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42B70" w14:textId="39485E60" w:rsidR="003C6B02" w:rsidRPr="00036508" w:rsidRDefault="003C6B02" w:rsidP="003C6B02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08617208"/>
      <w:bookmarkStart w:id="3" w:name="_Hlk132019001"/>
      <w:bookmarkEnd w:id="0"/>
      <w:bookmarkEnd w:id="1"/>
      <w:r w:rsidRPr="00036508">
        <w:rPr>
          <w:rFonts w:eastAsia="宋体" w:cs="Arial"/>
          <w:sz w:val="24"/>
          <w:szCs w:val="24"/>
          <w:lang w:eastAsia="zh-CN"/>
        </w:rPr>
        <w:t>3GPP TSG-RAN WG4 Meeting # 10</w:t>
      </w:r>
      <w:r>
        <w:rPr>
          <w:rFonts w:eastAsia="宋体" w:cs="Arial"/>
          <w:sz w:val="24"/>
          <w:szCs w:val="24"/>
          <w:lang w:eastAsia="zh-CN"/>
        </w:rPr>
        <w:t>9</w:t>
      </w:r>
      <w:r w:rsidRPr="00036508">
        <w:rPr>
          <w:rFonts w:eastAsia="宋体" w:cs="Arial"/>
          <w:sz w:val="24"/>
          <w:szCs w:val="24"/>
          <w:lang w:eastAsia="zh-CN"/>
        </w:rPr>
        <w:tab/>
      </w:r>
      <w:r w:rsidR="00D2716E" w:rsidRPr="00D2716E">
        <w:rPr>
          <w:rFonts w:eastAsia="宋体" w:cs="Arial"/>
          <w:sz w:val="24"/>
          <w:szCs w:val="24"/>
          <w:lang w:eastAsia="zh-CN"/>
        </w:rPr>
        <w:t>R4-2319939</w:t>
      </w:r>
    </w:p>
    <w:p w14:paraId="75633982" w14:textId="77777777" w:rsidR="003C6B02" w:rsidRPr="00036508" w:rsidRDefault="003C6B02" w:rsidP="003C6B02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Chicago</w:t>
      </w:r>
      <w:r w:rsidRPr="00036508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US</w:t>
      </w:r>
      <w:r w:rsidRPr="00036508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November 13 – 17</w:t>
      </w:r>
      <w:r w:rsidRPr="00036508">
        <w:rPr>
          <w:rFonts w:eastAsia="宋体" w:cs="Arial"/>
          <w:sz w:val="24"/>
          <w:szCs w:val="24"/>
          <w:lang w:eastAsia="zh-CN"/>
        </w:rPr>
        <w:t>, 2023</w:t>
      </w:r>
    </w:p>
    <w:p w14:paraId="7AA2178D" w14:textId="7F25F578" w:rsidR="003C6B02" w:rsidRPr="00036508" w:rsidRDefault="003C6B02" w:rsidP="003C6B02">
      <w:pPr>
        <w:tabs>
          <w:tab w:val="left" w:pos="1985"/>
        </w:tabs>
        <w:spacing w:before="60" w:after="60"/>
        <w:rPr>
          <w:rFonts w:ascii="Arial" w:eastAsia="宋体" w:hAnsi="Arial" w:cs="Arial"/>
          <w:b/>
        </w:rPr>
      </w:pPr>
      <w:r w:rsidRPr="00036508">
        <w:rPr>
          <w:rFonts w:ascii="Arial" w:eastAsia="宋体" w:hAnsi="Arial" w:cs="Arial"/>
          <w:b/>
        </w:rPr>
        <w:t>Agenda Item:</w:t>
      </w:r>
      <w:r w:rsidRPr="00036508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8.21.3</w:t>
      </w:r>
      <w:bookmarkStart w:id="4" w:name="_GoBack"/>
      <w:bookmarkEnd w:id="4"/>
    </w:p>
    <w:p w14:paraId="376E68A5" w14:textId="77777777" w:rsidR="003C6B02" w:rsidRPr="00036508" w:rsidRDefault="003C6B02" w:rsidP="003C6B02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 w:rsidRPr="00036508">
        <w:rPr>
          <w:rFonts w:ascii="Arial" w:hAnsi="Arial" w:cs="Arial"/>
          <w:b/>
        </w:rPr>
        <w:t xml:space="preserve">Source: </w:t>
      </w:r>
      <w:r w:rsidRPr="000365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OPPO</w:t>
      </w:r>
    </w:p>
    <w:p w14:paraId="21B1557D" w14:textId="3AB729C0" w:rsidR="003C6B02" w:rsidRPr="00036508" w:rsidRDefault="003C6B02" w:rsidP="003C6B02">
      <w:pPr>
        <w:tabs>
          <w:tab w:val="left" w:pos="1985"/>
        </w:tabs>
        <w:spacing w:before="60" w:after="60"/>
        <w:rPr>
          <w:rFonts w:ascii="Arial" w:eastAsia="宋体" w:hAnsi="Arial" w:cs="Arial"/>
        </w:rPr>
      </w:pPr>
      <w:r w:rsidRPr="00036508">
        <w:rPr>
          <w:rFonts w:ascii="Arial" w:hAnsi="Arial" w:cs="Arial"/>
          <w:b/>
        </w:rPr>
        <w:t>Title:</w:t>
      </w:r>
      <w:r w:rsidRPr="00036508">
        <w:rPr>
          <w:rFonts w:ascii="Arial" w:hAnsi="Arial" w:cs="Arial"/>
        </w:rPr>
        <w:t xml:space="preserve"> </w:t>
      </w:r>
      <w:r w:rsidRPr="00036508">
        <w:rPr>
          <w:rFonts w:ascii="Arial" w:hAnsi="Arial" w:cs="Arial"/>
        </w:rPr>
        <w:tab/>
      </w:r>
      <w:r w:rsidR="00ED6C36" w:rsidRPr="00ED6C36">
        <w:rPr>
          <w:rFonts w:ascii="Arial" w:hAnsi="Arial" w:cs="Arial"/>
          <w:b/>
          <w:lang w:eastAsia="ja-JP"/>
        </w:rPr>
        <w:t>On testability issues for two-sided AIML model</w:t>
      </w:r>
    </w:p>
    <w:p w14:paraId="2B296431" w14:textId="77777777" w:rsidR="003C6B02" w:rsidRPr="00036508" w:rsidRDefault="003C6B02" w:rsidP="003C6B02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036508">
        <w:rPr>
          <w:rFonts w:ascii="Arial" w:hAnsi="Arial" w:cs="Arial"/>
          <w:b/>
        </w:rPr>
        <w:t>Document for:</w:t>
      </w:r>
      <w:r w:rsidRPr="00036508">
        <w:rPr>
          <w:rFonts w:ascii="Arial" w:hAnsi="Arial" w:cs="Arial"/>
        </w:rPr>
        <w:tab/>
      </w:r>
      <w:r w:rsidRPr="00036508">
        <w:rPr>
          <w:rFonts w:ascii="Arial" w:hAnsi="Arial" w:cs="Arial"/>
          <w:b/>
        </w:rPr>
        <w:t>Approval</w:t>
      </w:r>
    </w:p>
    <w:p w14:paraId="7CA86167" w14:textId="62AD9A7C" w:rsidR="00B35459" w:rsidRDefault="00B35459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51D3EA87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Introduction</w:t>
      </w:r>
    </w:p>
    <w:p w14:paraId="49D92831" w14:textId="77777777" w:rsidR="00435025" w:rsidRPr="00647896" w:rsidRDefault="00435025" w:rsidP="00C01561">
      <w:pPr>
        <w:pStyle w:val="00Text"/>
        <w:spacing w:beforeLines="20" w:before="48" w:afterLines="20" w:after="48" w:line="240" w:lineRule="auto"/>
      </w:pPr>
      <w:r w:rsidRPr="00647896">
        <w:t>In 3GPP RAN#94e meeting, a new study item (SI) on AI/ML for NR air interface in Rel-18 [1] was agreed</w:t>
      </w:r>
      <w:r w:rsidR="007A29CB">
        <w:rPr>
          <w:rFonts w:hint="eastAsia"/>
        </w:rPr>
        <w:t>.</w:t>
      </w:r>
      <w:r w:rsidR="007A29CB">
        <w:t xml:space="preserve"> A</w:t>
      </w:r>
      <w:r w:rsidRPr="00647896">
        <w:t xml:space="preserve">ccording to the SID, the study will focus on the general framework, evaluations for three typical use cases and other aspects relate to specification impacts. </w:t>
      </w:r>
    </w:p>
    <w:p w14:paraId="754032D8" w14:textId="77777777" w:rsidR="00435025" w:rsidRPr="00647896" w:rsidRDefault="00435025" w:rsidP="00C01561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647896">
        <w:rPr>
          <w:bCs/>
          <w:lang w:eastAsia="en-GB"/>
        </w:rPr>
        <w:t>RAN4 scope</w:t>
      </w:r>
      <w:r w:rsidR="007A29CB">
        <w:rPr>
          <w:bCs/>
          <w:lang w:eastAsia="en-GB"/>
        </w:rPr>
        <w:t xml:space="preserve"> in the SID is</w:t>
      </w:r>
      <w:r w:rsidRPr="00647896">
        <w:rPr>
          <w:bCs/>
          <w:lang w:eastAsia="en-GB"/>
        </w:rPr>
        <w:t xml:space="preserve"> listed as </w:t>
      </w:r>
      <w:r w:rsidR="007A29CB">
        <w:rPr>
          <w:bCs/>
          <w:lang w:eastAsia="en-GB"/>
        </w:rPr>
        <w:t>below</w:t>
      </w:r>
      <w:r w:rsidRPr="00647896">
        <w:rPr>
          <w:bCs/>
          <w:lang w:eastAsia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647896" w14:paraId="65898A55" w14:textId="77777777" w:rsidTr="007521B8">
        <w:tc>
          <w:tcPr>
            <w:tcW w:w="9062" w:type="dxa"/>
          </w:tcPr>
          <w:p w14:paraId="3AEB83F4" w14:textId="77777777" w:rsidR="00435025" w:rsidRPr="00647896" w:rsidRDefault="00435025" w:rsidP="00197DA6">
            <w:pPr>
              <w:numPr>
                <w:ilvl w:val="0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7831E84D" w14:textId="77777777" w:rsidR="00435025" w:rsidRPr="00647896" w:rsidRDefault="00435025" w:rsidP="00197DA6">
            <w:pPr>
              <w:numPr>
                <w:ilvl w:val="1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 xml:space="preserve">Requirements and testing frameworks to validate AI/ML based performance enhancements and ensuring that UE and </w:t>
            </w:r>
            <w:proofErr w:type="spellStart"/>
            <w:r w:rsidRPr="00647896">
              <w:rPr>
                <w:rFonts w:eastAsia="Batang"/>
              </w:rPr>
              <w:t>gNB</w:t>
            </w:r>
            <w:proofErr w:type="spellEnd"/>
            <w:r w:rsidRPr="00647896">
              <w:rPr>
                <w:rFonts w:eastAsia="Batang"/>
              </w:rPr>
              <w:t xml:space="preserve"> with AI/ML meet or exceed the existing minimum requirements if applicable</w:t>
            </w:r>
          </w:p>
          <w:p w14:paraId="2DA9C8CF" w14:textId="77777777" w:rsidR="00435025" w:rsidRPr="00647896" w:rsidRDefault="00435025" w:rsidP="00197DA6">
            <w:pPr>
              <w:numPr>
                <w:ilvl w:val="1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688CD69D" w14:textId="77777777" w:rsidR="00B802D4" w:rsidRPr="00647896" w:rsidRDefault="00B802D4" w:rsidP="00C01561">
      <w:pPr>
        <w:spacing w:beforeLines="20" w:before="48" w:afterLines="20" w:after="48"/>
        <w:jc w:val="both"/>
        <w:rPr>
          <w:rFonts w:eastAsia="等线"/>
          <w:lang w:eastAsia="zh-CN"/>
        </w:rPr>
      </w:pPr>
      <w:bookmarkStart w:id="5" w:name="_Hlk30969022"/>
      <w:r w:rsidRPr="00647896">
        <w:rPr>
          <w:rFonts w:eastAsia="等线"/>
          <w:lang w:eastAsia="zh-CN"/>
        </w:rPr>
        <w:t xml:space="preserve">In the recent RAN1 meetings, </w:t>
      </w:r>
    </w:p>
    <w:p w14:paraId="7E1228E9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A basic R18 (also targeting future 6G) AI</w:t>
      </w:r>
      <w:r w:rsidR="00882F54" w:rsidRPr="00647896">
        <w:t>/ML</w:t>
      </w:r>
      <w:r w:rsidRPr="00647896">
        <w:t xml:space="preserve"> framework </w:t>
      </w:r>
      <w:r w:rsidR="00F82D37">
        <w:t>is</w:t>
      </w:r>
      <w:r w:rsidRPr="00647896">
        <w:t xml:space="preserve"> </w:t>
      </w:r>
      <w:r w:rsidR="00F82D37">
        <w:t>considered</w:t>
      </w:r>
      <w:r w:rsidRPr="00647896">
        <w:t>, including</w:t>
      </w:r>
    </w:p>
    <w:p w14:paraId="19B877B8" w14:textId="77777777" w:rsidR="006618A3" w:rsidRPr="00647896" w:rsidRDefault="006618A3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Discussion on life cycle management (LCM), performance monitoring, </w:t>
      </w:r>
      <w:r w:rsidR="007A29CB" w:rsidRPr="00647896">
        <w:t xml:space="preserve">data collection, </w:t>
      </w:r>
      <w:r w:rsidRPr="00647896">
        <w:t>model/data ID, AI capability, model privacy, etc.</w:t>
      </w:r>
    </w:p>
    <w:p w14:paraId="54D59819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Six representative sub use cases have been identified, including</w:t>
      </w:r>
    </w:p>
    <w:p w14:paraId="2138D126" w14:textId="572C6572" w:rsidR="00A83F1B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CSI: </w:t>
      </w:r>
      <w:r w:rsidR="00A83F1B" w:rsidRPr="00647896">
        <w:t>CSI compression</w:t>
      </w:r>
      <w:r w:rsidR="00AE0CB8">
        <w:t xml:space="preserve"> (two-sided model)</w:t>
      </w:r>
      <w:r w:rsidRPr="00647896">
        <w:t xml:space="preserve">, </w:t>
      </w:r>
      <w:r w:rsidR="00A83F1B" w:rsidRPr="00647896">
        <w:t>Time domain CSI prediction</w:t>
      </w:r>
    </w:p>
    <w:p w14:paraId="1BBC5F05" w14:textId="77777777" w:rsidR="00933949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Beam management: Spatial domain beam prediction, Temporal domain beam prediction</w:t>
      </w:r>
      <w:r w:rsidR="00933949" w:rsidRPr="00647896">
        <w:t xml:space="preserve"> </w:t>
      </w:r>
    </w:p>
    <w:p w14:paraId="24960FD8" w14:textId="77777777" w:rsidR="00933949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Positioning: D</w:t>
      </w:r>
      <w:r w:rsidR="00933949" w:rsidRPr="00647896">
        <w:t xml:space="preserve">irect </w:t>
      </w:r>
      <w:r w:rsidRPr="00647896">
        <w:t>AI/ML positioning, AI/ML assisted positioning</w:t>
      </w:r>
      <w:r w:rsidR="00933949" w:rsidRPr="00647896">
        <w:t xml:space="preserve"> </w:t>
      </w:r>
    </w:p>
    <w:p w14:paraId="2BEAA0D2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 xml:space="preserve">Performance evaluation </w:t>
      </w:r>
      <w:proofErr w:type="gramStart"/>
      <w:r w:rsidRPr="00647896">
        <w:t>methodologies</w:t>
      </w:r>
      <w:r w:rsidR="00890DAA" w:rsidRPr="00647896">
        <w:t>(</w:t>
      </w:r>
      <w:proofErr w:type="gramEnd"/>
      <w:r w:rsidR="00890DAA" w:rsidRPr="00647896">
        <w:t>EVM)</w:t>
      </w:r>
      <w:r w:rsidRPr="00647896">
        <w:t xml:space="preserve"> are confirmed for </w:t>
      </w:r>
      <w:r w:rsidR="00F82D37">
        <w:t xml:space="preserve">the </w:t>
      </w:r>
      <w:r w:rsidRPr="00647896">
        <w:t>identified sub use cases, including</w:t>
      </w:r>
    </w:p>
    <w:p w14:paraId="6328597A" w14:textId="77777777" w:rsidR="00890DAA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Performance evaluation methodologies for different sub use cases</w:t>
      </w:r>
    </w:p>
    <w:p w14:paraId="1DFD7836" w14:textId="77777777" w:rsidR="00890DAA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Quantitative simulation results under different EVM assumptions for different sub use cases </w:t>
      </w:r>
    </w:p>
    <w:p w14:paraId="1FF96FC2" w14:textId="77777777" w:rsidR="00435025" w:rsidRDefault="00B802D4" w:rsidP="00C01561">
      <w:pPr>
        <w:pStyle w:val="00Text"/>
        <w:spacing w:beforeLines="20" w:before="48" w:afterLines="20" w:after="48" w:line="240" w:lineRule="auto"/>
      </w:pPr>
      <w:r w:rsidRPr="00647896">
        <w:t xml:space="preserve">In this contribution, we will discuss the </w:t>
      </w:r>
      <w:r w:rsidR="005A5FA2" w:rsidRPr="00647896">
        <w:t xml:space="preserve">RAN4 related </w:t>
      </w:r>
      <w:r w:rsidR="00890DAA" w:rsidRPr="00647896">
        <w:t>issues</w:t>
      </w:r>
      <w:bookmarkEnd w:id="5"/>
      <w:r w:rsidR="00DA6793">
        <w:t>, especially the testability of two-sided AI/ML models.</w:t>
      </w:r>
    </w:p>
    <w:p w14:paraId="3F412B89" w14:textId="77777777" w:rsidR="00A54671" w:rsidRPr="00647896" w:rsidRDefault="00A54671" w:rsidP="00C01561">
      <w:pPr>
        <w:pStyle w:val="00Text"/>
        <w:spacing w:beforeLines="20" w:before="48" w:afterLines="20" w:after="48" w:line="240" w:lineRule="auto"/>
      </w:pPr>
    </w:p>
    <w:p w14:paraId="422FFA3D" w14:textId="77777777" w:rsidR="0024123E" w:rsidRDefault="0024123E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Discussion</w:t>
      </w:r>
    </w:p>
    <w:p w14:paraId="459FDD56" w14:textId="66E31D4E" w:rsidR="007138E8" w:rsidRDefault="00C2069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C2069A">
        <w:rPr>
          <w:rFonts w:eastAsia="等线"/>
          <w:lang w:val="en-US" w:eastAsia="zh-CN"/>
        </w:rPr>
        <w:t xml:space="preserve">For a </w:t>
      </w:r>
      <w:r>
        <w:rPr>
          <w:rFonts w:eastAsia="等线"/>
          <w:lang w:val="en-US" w:eastAsia="zh-CN"/>
        </w:rPr>
        <w:t>two-sided</w:t>
      </w:r>
      <w:r w:rsidRPr="00C2069A">
        <w:rPr>
          <w:rFonts w:eastAsia="等线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 xml:space="preserve">AI/ML </w:t>
      </w:r>
      <w:r w:rsidRPr="00C2069A">
        <w:rPr>
          <w:rFonts w:eastAsia="等线"/>
          <w:lang w:val="en-US" w:eastAsia="zh-CN"/>
        </w:rPr>
        <w:t xml:space="preserve">model, </w:t>
      </w:r>
      <w:r w:rsidR="00C861F2" w:rsidRPr="00C2069A">
        <w:rPr>
          <w:rFonts w:eastAsia="等线"/>
          <w:lang w:val="en-US" w:eastAsia="zh-CN"/>
        </w:rPr>
        <w:t>the information transmitted through air</w:t>
      </w:r>
      <w:r w:rsidR="00C861F2">
        <w:rPr>
          <w:rFonts w:eastAsia="等线"/>
          <w:lang w:val="en-US" w:eastAsia="zh-CN"/>
        </w:rPr>
        <w:t>-</w:t>
      </w:r>
      <w:r w:rsidR="00C861F2" w:rsidRPr="00C2069A">
        <w:rPr>
          <w:rFonts w:eastAsia="等线"/>
          <w:lang w:val="en-US" w:eastAsia="zh-CN"/>
        </w:rPr>
        <w:t>interface (</w:t>
      </w:r>
      <w:r w:rsidR="00C861F2">
        <w:rPr>
          <w:rFonts w:eastAsia="等线"/>
          <w:lang w:val="en-US" w:eastAsia="zh-CN"/>
        </w:rPr>
        <w:t>e.g. PMI</w:t>
      </w:r>
      <w:r w:rsidR="00C861F2" w:rsidRPr="00C2069A">
        <w:rPr>
          <w:rFonts w:eastAsia="等线"/>
          <w:lang w:val="en-US" w:eastAsia="zh-CN"/>
        </w:rPr>
        <w:t>) is generated by AI/ML model</w:t>
      </w:r>
      <w:r w:rsidR="00C861F2">
        <w:rPr>
          <w:rFonts w:eastAsia="等线"/>
          <w:lang w:val="en-US" w:eastAsia="zh-CN"/>
        </w:rPr>
        <w:t>s</w:t>
      </w:r>
      <w:r w:rsidR="00C861F2" w:rsidRPr="00C2069A">
        <w:rPr>
          <w:rFonts w:eastAsia="等线"/>
          <w:lang w:val="en-US" w:eastAsia="zh-CN"/>
        </w:rPr>
        <w:t xml:space="preserve"> (</w:t>
      </w:r>
      <w:r w:rsidR="00C861F2">
        <w:rPr>
          <w:rFonts w:eastAsia="等线"/>
          <w:lang w:val="en-US" w:eastAsia="zh-CN"/>
        </w:rPr>
        <w:t xml:space="preserve">e.g. </w:t>
      </w:r>
      <w:r w:rsidR="00C861F2" w:rsidRPr="00C2069A">
        <w:rPr>
          <w:rFonts w:eastAsia="等线"/>
          <w:lang w:val="en-US" w:eastAsia="zh-CN"/>
        </w:rPr>
        <w:t xml:space="preserve">CSI encoder), rather than </w:t>
      </w:r>
      <w:r w:rsidR="00C861F2">
        <w:rPr>
          <w:rFonts w:eastAsia="等线" w:hint="eastAsia"/>
          <w:lang w:val="en-US" w:eastAsia="zh-CN"/>
        </w:rPr>
        <w:t>codebook</w:t>
      </w:r>
      <w:r w:rsidR="0007722D">
        <w:rPr>
          <w:rFonts w:eastAsia="等线"/>
          <w:lang w:val="en-US" w:eastAsia="zh-CN"/>
        </w:rPr>
        <w:t>s</w:t>
      </w:r>
      <w:r w:rsidR="00C861F2">
        <w:rPr>
          <w:rFonts w:eastAsia="等线"/>
          <w:lang w:val="en-US" w:eastAsia="zh-CN"/>
        </w:rPr>
        <w:t xml:space="preserve"> </w:t>
      </w:r>
      <w:r w:rsidR="0007722D" w:rsidRPr="00C2069A">
        <w:rPr>
          <w:rFonts w:eastAsia="等线"/>
          <w:lang w:val="en-US" w:eastAsia="zh-CN"/>
        </w:rPr>
        <w:t xml:space="preserve">predefined </w:t>
      </w:r>
      <w:r w:rsidR="00C861F2" w:rsidRPr="00C2069A">
        <w:rPr>
          <w:rFonts w:eastAsia="等线"/>
          <w:lang w:val="en-US" w:eastAsia="zh-CN"/>
        </w:rPr>
        <w:t xml:space="preserve">by protocol. </w:t>
      </w:r>
      <w:r w:rsidR="0007722D">
        <w:rPr>
          <w:rFonts w:eastAsia="等线"/>
          <w:lang w:val="en-US" w:eastAsia="zh-CN"/>
        </w:rPr>
        <w:t>Regarding</w:t>
      </w:r>
      <w:r w:rsidR="0007722D" w:rsidRPr="00DA6793">
        <w:rPr>
          <w:rFonts w:eastAsia="等线"/>
          <w:lang w:val="en-US" w:eastAsia="zh-CN"/>
        </w:rPr>
        <w:t xml:space="preserve"> the </w:t>
      </w:r>
      <w:r w:rsidR="0007722D">
        <w:rPr>
          <w:rFonts w:eastAsia="等线"/>
          <w:lang w:val="en-US" w:eastAsia="zh-CN"/>
        </w:rPr>
        <w:t>t</w:t>
      </w:r>
      <w:r w:rsidR="0007722D" w:rsidRPr="00C2069A">
        <w:rPr>
          <w:rFonts w:eastAsia="等线"/>
          <w:lang w:val="en-US" w:eastAsia="zh-CN"/>
        </w:rPr>
        <w:t xml:space="preserve">estability </w:t>
      </w:r>
      <w:r w:rsidR="0007722D" w:rsidRPr="00DA6793">
        <w:rPr>
          <w:rFonts w:eastAsia="等线"/>
          <w:lang w:val="en-US" w:eastAsia="zh-CN"/>
        </w:rPr>
        <w:t xml:space="preserve">of </w:t>
      </w:r>
      <w:r w:rsidR="0007722D">
        <w:rPr>
          <w:rFonts w:eastAsia="等线"/>
          <w:lang w:val="en-US" w:eastAsia="zh-CN"/>
        </w:rPr>
        <w:t xml:space="preserve">two-sided model, </w:t>
      </w:r>
      <w:r w:rsidR="0007722D" w:rsidRPr="00DA6793">
        <w:rPr>
          <w:rFonts w:eastAsia="等线"/>
          <w:lang w:val="en-US" w:eastAsia="zh-CN"/>
        </w:rPr>
        <w:t xml:space="preserve">it is necessary to consider </w:t>
      </w:r>
      <w:r w:rsidR="0007722D">
        <w:rPr>
          <w:rFonts w:eastAsia="等线" w:hint="eastAsia"/>
          <w:lang w:val="en-US" w:eastAsia="zh-CN"/>
        </w:rPr>
        <w:t>bring</w:t>
      </w:r>
      <w:r w:rsidR="0007722D">
        <w:rPr>
          <w:rFonts w:eastAsia="等线"/>
          <w:lang w:val="en-US" w:eastAsia="zh-CN"/>
        </w:rPr>
        <w:t xml:space="preserve"> in </w:t>
      </w:r>
      <w:r w:rsidR="0007722D" w:rsidRPr="00DA6793">
        <w:rPr>
          <w:rFonts w:eastAsia="等线"/>
          <w:lang w:val="en-US" w:eastAsia="zh-CN"/>
        </w:rPr>
        <w:t xml:space="preserve">a </w:t>
      </w:r>
      <w:r w:rsidR="00A16E4E">
        <w:rPr>
          <w:rFonts w:eastAsia="等线" w:hint="eastAsia"/>
          <w:lang w:val="en-US" w:eastAsia="zh-CN"/>
        </w:rPr>
        <w:t>test</w:t>
      </w:r>
      <w:r w:rsidR="00A16E4E">
        <w:rPr>
          <w:rFonts w:eastAsia="等线"/>
          <w:lang w:val="en-US" w:eastAsia="zh-CN"/>
        </w:rPr>
        <w:t xml:space="preserve"> </w:t>
      </w:r>
      <w:r w:rsidR="0007722D" w:rsidRPr="00DA6793">
        <w:rPr>
          <w:rFonts w:eastAsia="等线"/>
          <w:lang w:val="en-US" w:eastAsia="zh-CN"/>
        </w:rPr>
        <w:t xml:space="preserve">model to cooperate with the </w:t>
      </w:r>
      <w:r w:rsidR="0007722D">
        <w:rPr>
          <w:rFonts w:eastAsia="等线"/>
          <w:lang w:val="en-US" w:eastAsia="zh-CN"/>
        </w:rPr>
        <w:t xml:space="preserve">model </w:t>
      </w:r>
      <w:r w:rsidR="001557A6">
        <w:rPr>
          <w:rFonts w:eastAsia="等线"/>
          <w:lang w:val="en-US" w:eastAsia="zh-CN"/>
        </w:rPr>
        <w:t>under test</w:t>
      </w:r>
      <w:r w:rsidR="0007722D">
        <w:rPr>
          <w:rFonts w:eastAsia="等线"/>
          <w:lang w:val="en-US" w:eastAsia="zh-CN"/>
        </w:rPr>
        <w:t xml:space="preserve">. </w:t>
      </w:r>
    </w:p>
    <w:p w14:paraId="20FB0AA7" w14:textId="0EC32FCF" w:rsidR="00C2069A" w:rsidRDefault="0007722D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example, a</w:t>
      </w:r>
      <w:r w:rsidR="00C861F2" w:rsidRPr="00C861F2">
        <w:rPr>
          <w:rFonts w:eastAsia="等线"/>
          <w:lang w:val="en-US" w:eastAsia="zh-CN"/>
        </w:rPr>
        <w:t xml:space="preserve"> corresponding </w:t>
      </w:r>
      <w:r w:rsidR="001A0612">
        <w:rPr>
          <w:rFonts w:eastAsia="等线"/>
          <w:lang w:val="en-US" w:eastAsia="zh-CN"/>
        </w:rPr>
        <w:t>encoder/</w:t>
      </w:r>
      <w:r w:rsidR="00C861F2" w:rsidRPr="00C861F2">
        <w:rPr>
          <w:rFonts w:eastAsia="等线"/>
          <w:lang w:val="en-US" w:eastAsia="zh-CN"/>
        </w:rPr>
        <w:t>decod</w:t>
      </w:r>
      <w:r w:rsidR="00DD49AC">
        <w:rPr>
          <w:rFonts w:eastAsia="等线"/>
          <w:lang w:val="en-US" w:eastAsia="zh-CN"/>
        </w:rPr>
        <w:t>er</w:t>
      </w:r>
      <w:r w:rsidR="00C861F2" w:rsidRPr="00C861F2">
        <w:rPr>
          <w:rFonts w:eastAsia="等线"/>
          <w:lang w:val="en-US" w:eastAsia="zh-CN"/>
        </w:rPr>
        <w:t xml:space="preserve"> model </w:t>
      </w:r>
      <w:r>
        <w:rPr>
          <w:rFonts w:eastAsia="等线"/>
          <w:lang w:val="en-US" w:eastAsia="zh-CN"/>
        </w:rPr>
        <w:t>would be</w:t>
      </w:r>
      <w:r w:rsidR="00C861F2" w:rsidRPr="00C861F2">
        <w:rPr>
          <w:rFonts w:eastAsia="等线"/>
          <w:lang w:val="en-US" w:eastAsia="zh-CN"/>
        </w:rPr>
        <w:t xml:space="preserve"> needed to cooperate with </w:t>
      </w:r>
      <w:r w:rsidR="00A4000D">
        <w:rPr>
          <w:rFonts w:eastAsia="等线"/>
          <w:lang w:val="en-US" w:eastAsia="zh-CN"/>
        </w:rPr>
        <w:t>the</w:t>
      </w:r>
      <w:r w:rsidR="00C861F2" w:rsidRPr="00C861F2">
        <w:rPr>
          <w:rFonts w:eastAsia="等线"/>
          <w:lang w:val="en-US" w:eastAsia="zh-CN"/>
        </w:rPr>
        <w:t xml:space="preserve"> </w:t>
      </w:r>
      <w:r w:rsidR="001A0612">
        <w:rPr>
          <w:rFonts w:eastAsia="等线"/>
          <w:lang w:val="en-US" w:eastAsia="zh-CN"/>
        </w:rPr>
        <w:t>decoder/</w:t>
      </w:r>
      <w:r w:rsidR="00C861F2" w:rsidRPr="00C861F2">
        <w:rPr>
          <w:rFonts w:eastAsia="等线"/>
          <w:lang w:val="en-US" w:eastAsia="zh-CN"/>
        </w:rPr>
        <w:t>encoder</w:t>
      </w:r>
      <w:r w:rsidR="001557A6">
        <w:rPr>
          <w:rFonts w:eastAsia="等线"/>
          <w:lang w:val="en-US" w:eastAsia="zh-CN"/>
        </w:rPr>
        <w:t xml:space="preserve"> under test</w:t>
      </w:r>
      <w:r w:rsidR="00C861F2" w:rsidRPr="00C861F2">
        <w:rPr>
          <w:rFonts w:eastAsia="等线"/>
          <w:lang w:val="en-US" w:eastAsia="zh-CN"/>
        </w:rPr>
        <w:t xml:space="preserve"> in order to monitor the </w:t>
      </w:r>
      <w:r w:rsidR="001A0612">
        <w:rPr>
          <w:rFonts w:eastAsia="等线"/>
          <w:lang w:val="en-US" w:eastAsia="zh-CN"/>
        </w:rPr>
        <w:t>decoding/</w:t>
      </w:r>
      <w:r w:rsidR="00C861F2" w:rsidRPr="00C861F2">
        <w:rPr>
          <w:rFonts w:eastAsia="等线"/>
          <w:lang w:val="en-US" w:eastAsia="zh-CN"/>
        </w:rPr>
        <w:t>encoding effect of the PMI</w:t>
      </w:r>
      <w:r w:rsidR="00C861F2">
        <w:rPr>
          <w:rFonts w:eastAsia="等线"/>
          <w:lang w:val="en-US" w:eastAsia="zh-CN"/>
        </w:rPr>
        <w:t>.</w:t>
      </w:r>
      <w:r w:rsidR="00607C50">
        <w:rPr>
          <w:rFonts w:eastAsia="等线"/>
          <w:lang w:val="en-US" w:eastAsia="zh-CN"/>
        </w:rPr>
        <w:t xml:space="preserve"> </w:t>
      </w:r>
      <w:r w:rsidR="00C861F2">
        <w:rPr>
          <w:rFonts w:eastAsia="等线"/>
          <w:lang w:val="en-US" w:eastAsia="zh-CN"/>
        </w:rPr>
        <w:t>O</w:t>
      </w:r>
      <w:r w:rsidR="00C2069A" w:rsidRPr="00C2069A">
        <w:rPr>
          <w:rFonts w:eastAsia="等线"/>
          <w:lang w:val="en-US" w:eastAsia="zh-CN"/>
        </w:rPr>
        <w:t xml:space="preserve">nly by </w:t>
      </w:r>
      <w:r w:rsidR="00A5601D">
        <w:rPr>
          <w:rFonts w:eastAsia="等线"/>
          <w:lang w:val="en-US" w:eastAsia="zh-CN"/>
        </w:rPr>
        <w:t xml:space="preserve">well </w:t>
      </w:r>
      <w:r w:rsidR="00C2069A" w:rsidRPr="00C2069A">
        <w:rPr>
          <w:rFonts w:eastAsia="等线"/>
          <w:lang w:val="en-US" w:eastAsia="zh-CN"/>
        </w:rPr>
        <w:t xml:space="preserve">matching the models deployed </w:t>
      </w:r>
      <w:r>
        <w:rPr>
          <w:rFonts w:eastAsia="等线"/>
          <w:lang w:val="en-US" w:eastAsia="zh-CN"/>
        </w:rPr>
        <w:t>on</w:t>
      </w:r>
      <w:r w:rsidR="00C2069A" w:rsidRPr="00C2069A">
        <w:rPr>
          <w:rFonts w:eastAsia="等线"/>
          <w:lang w:val="en-US" w:eastAsia="zh-CN"/>
        </w:rPr>
        <w:t xml:space="preserve"> UE</w:t>
      </w:r>
      <w:r w:rsidR="00D25F52">
        <w:rPr>
          <w:rFonts w:eastAsia="等线"/>
          <w:lang w:val="en-US" w:eastAsia="zh-CN"/>
        </w:rPr>
        <w:t>&amp;</w:t>
      </w:r>
      <w:r w:rsidR="00C2069A">
        <w:rPr>
          <w:rFonts w:eastAsia="等线"/>
          <w:lang w:val="en-US" w:eastAsia="zh-CN"/>
        </w:rPr>
        <w:t>NW</w:t>
      </w:r>
      <w:r w:rsidR="00C2069A" w:rsidRPr="00C2069A">
        <w:rPr>
          <w:rFonts w:eastAsia="等线"/>
          <w:lang w:val="en-US" w:eastAsia="zh-CN"/>
        </w:rPr>
        <w:t xml:space="preserve"> can the performance of the AI</w:t>
      </w:r>
      <w:r w:rsidR="00C2069A">
        <w:rPr>
          <w:rFonts w:eastAsia="等线"/>
          <w:lang w:val="en-US" w:eastAsia="zh-CN"/>
        </w:rPr>
        <w:t>/ML based</w:t>
      </w:r>
      <w:r w:rsidR="00C2069A" w:rsidRPr="00C2069A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two-sided </w:t>
      </w:r>
      <w:r w:rsidR="00C2069A" w:rsidRPr="00C2069A">
        <w:rPr>
          <w:rFonts w:eastAsia="等线"/>
          <w:lang w:val="en-US" w:eastAsia="zh-CN"/>
        </w:rPr>
        <w:t>solution</w:t>
      </w:r>
      <w:r>
        <w:rPr>
          <w:rFonts w:eastAsia="等线"/>
          <w:lang w:val="en-US" w:eastAsia="zh-CN"/>
        </w:rPr>
        <w:t>s</w:t>
      </w:r>
      <w:r w:rsidR="00C2069A" w:rsidRPr="00C2069A">
        <w:rPr>
          <w:rFonts w:eastAsia="等线"/>
          <w:lang w:val="en-US" w:eastAsia="zh-CN"/>
        </w:rPr>
        <w:t xml:space="preserve"> be guaranteed. Matching at different levels may result in different performance loss.</w:t>
      </w:r>
      <w:r w:rsidR="001A0612">
        <w:rPr>
          <w:rFonts w:eastAsia="等线"/>
          <w:lang w:val="en-US" w:eastAsia="zh-CN"/>
        </w:rPr>
        <w:t xml:space="preserve"> </w:t>
      </w:r>
    </w:p>
    <w:p w14:paraId="59D47D69" w14:textId="787FA047" w:rsidR="00A5601D" w:rsidRDefault="00A5601D" w:rsidP="00A5601D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 w:rsidR="00A16E4E">
        <w:rPr>
          <w:rFonts w:eastAsia="等线" w:hint="eastAsia"/>
          <w:b/>
          <w:lang w:val="en-US" w:eastAsia="zh-CN"/>
        </w:rPr>
        <w:t>test</w:t>
      </w:r>
      <w:r w:rsidR="00A16E4E">
        <w:rPr>
          <w:rFonts w:eastAsia="等线"/>
          <w:b/>
          <w:lang w:val="en-US" w:eastAsia="zh-CN"/>
        </w:rPr>
        <w:t xml:space="preserve"> </w:t>
      </w:r>
      <w:r w:rsidR="001A0612">
        <w:rPr>
          <w:rFonts w:eastAsia="等线"/>
          <w:b/>
          <w:lang w:val="en-US" w:eastAsia="zh-CN"/>
        </w:rPr>
        <w:t xml:space="preserve">encoder(s) </w:t>
      </w:r>
      <w:r w:rsidRPr="00A5601D">
        <w:rPr>
          <w:rFonts w:eastAsia="等线"/>
          <w:b/>
          <w:lang w:val="en-US" w:eastAsia="zh-CN"/>
        </w:rPr>
        <w:t xml:space="preserve">to collaborate with </w:t>
      </w:r>
      <w:proofErr w:type="gramStart"/>
      <w:r w:rsidRPr="00A5601D">
        <w:rPr>
          <w:rFonts w:eastAsia="等线"/>
          <w:b/>
          <w:lang w:val="en-US" w:eastAsia="zh-CN"/>
        </w:rPr>
        <w:t xml:space="preserve">the </w:t>
      </w:r>
      <w:r w:rsidR="008357F7">
        <w:rPr>
          <w:rFonts w:eastAsia="等线"/>
          <w:b/>
          <w:lang w:val="en-US" w:eastAsia="zh-CN"/>
        </w:rPr>
        <w:t xml:space="preserve"> NW</w:t>
      </w:r>
      <w:proofErr w:type="gramEnd"/>
      <w:r w:rsidR="008357F7">
        <w:rPr>
          <w:rFonts w:eastAsia="等线"/>
          <w:b/>
          <w:lang w:val="en-US" w:eastAsia="zh-CN"/>
        </w:rPr>
        <w:t xml:space="preserve"> </w:t>
      </w:r>
      <w:r w:rsidR="001A0612">
        <w:rPr>
          <w:rFonts w:eastAsia="等线"/>
          <w:b/>
          <w:lang w:val="en-US" w:eastAsia="zh-CN"/>
        </w:rPr>
        <w:t xml:space="preserve">decoder </w:t>
      </w:r>
      <w:r w:rsidR="00A16E4E">
        <w:rPr>
          <w:rFonts w:eastAsia="等线"/>
          <w:b/>
          <w:lang w:val="en-US" w:eastAsia="zh-CN"/>
        </w:rPr>
        <w:t xml:space="preserve">under </w:t>
      </w:r>
      <w:r w:rsidRPr="00A5601D">
        <w:rPr>
          <w:rFonts w:eastAsia="等线"/>
          <w:b/>
          <w:lang w:val="en-US" w:eastAsia="zh-CN"/>
        </w:rPr>
        <w:t>test.</w:t>
      </w:r>
    </w:p>
    <w:p w14:paraId="117573F3" w14:textId="33C9880B" w:rsidR="001A0612" w:rsidRDefault="001A0612" w:rsidP="001A0612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 w:rsidR="00A16E4E">
        <w:rPr>
          <w:rFonts w:eastAsia="等线"/>
          <w:b/>
          <w:lang w:val="en-US" w:eastAsia="zh-CN"/>
        </w:rPr>
        <w:t>test</w:t>
      </w:r>
      <w:r w:rsidRPr="00A5601D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 w:rsidR="008357F7">
        <w:rPr>
          <w:rFonts w:eastAsia="等线"/>
          <w:b/>
          <w:lang w:val="en-US" w:eastAsia="zh-CN"/>
        </w:rPr>
        <w:t xml:space="preserve">UE </w:t>
      </w:r>
      <w:r>
        <w:rPr>
          <w:rFonts w:eastAsia="等线"/>
          <w:b/>
          <w:lang w:val="en-US" w:eastAsia="zh-CN"/>
        </w:rPr>
        <w:t>encoder</w:t>
      </w:r>
      <w:r w:rsidRPr="00A5601D">
        <w:rPr>
          <w:rFonts w:eastAsia="等线"/>
          <w:b/>
          <w:lang w:val="en-US" w:eastAsia="zh-CN"/>
        </w:rPr>
        <w:t xml:space="preserve"> </w:t>
      </w:r>
      <w:r w:rsidR="00A16E4E">
        <w:rPr>
          <w:rFonts w:eastAsia="等线"/>
          <w:b/>
          <w:lang w:val="en-US" w:eastAsia="zh-CN"/>
        </w:rPr>
        <w:t>under test.</w:t>
      </w:r>
    </w:p>
    <w:p w14:paraId="640A750D" w14:textId="418D5562" w:rsidR="00A55839" w:rsidRDefault="00110293" w:rsidP="00A55839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the previous RAN4 meetings, </w:t>
      </w:r>
      <w:r w:rsidR="00A16E4E">
        <w:rPr>
          <w:rFonts w:eastAsia="等线"/>
          <w:lang w:val="en-US" w:eastAsia="zh-CN"/>
        </w:rPr>
        <w:t>4</w:t>
      </w:r>
      <w:r>
        <w:rPr>
          <w:rFonts w:eastAsia="等线"/>
          <w:lang w:val="en-US" w:eastAsia="zh-CN"/>
        </w:rPr>
        <w:t xml:space="preserve"> options on </w:t>
      </w:r>
      <w:r w:rsidR="00A16E4E">
        <w:rPr>
          <w:rFonts w:eastAsia="等线"/>
          <w:lang w:val="en-US" w:eastAsia="zh-CN"/>
        </w:rPr>
        <w:t>test</w:t>
      </w:r>
      <w:r w:rsidR="00A55839">
        <w:rPr>
          <w:rFonts w:eastAsia="等线"/>
          <w:lang w:val="en-US" w:eastAsia="zh-CN"/>
        </w:rPr>
        <w:t xml:space="preserve"> </w:t>
      </w:r>
      <w:r w:rsidR="00A16E4E">
        <w:rPr>
          <w:rFonts w:eastAsia="等线"/>
          <w:lang w:val="en-US" w:eastAsia="zh-CN"/>
        </w:rPr>
        <w:t>decoder</w:t>
      </w:r>
      <w:r w:rsidR="0085798C">
        <w:rPr>
          <w:rFonts w:eastAsia="等线"/>
          <w:lang w:val="en-US" w:eastAsia="zh-CN"/>
        </w:rPr>
        <w:t xml:space="preserve"> </w:t>
      </w:r>
      <w:r w:rsidR="00A55839">
        <w:rPr>
          <w:rFonts w:eastAsia="等线"/>
          <w:lang w:val="en-US" w:eastAsia="zh-CN"/>
        </w:rPr>
        <w:t xml:space="preserve">have been proposed and discussed, i.e., </w:t>
      </w:r>
    </w:p>
    <w:p w14:paraId="09848CEC" w14:textId="7D634CD6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1: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 is provided by the vendor of the encoder</w:t>
      </w:r>
    </w:p>
    <w:p w14:paraId="10F4A5DD" w14:textId="25425929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lastRenderedPageBreak/>
        <w:t xml:space="preserve">Option 2: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 is provided by the vendor of the decoder</w:t>
      </w:r>
    </w:p>
    <w:p w14:paraId="3C933203" w14:textId="6587B0DD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3: The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decoder(s) are fully specified and captured in RAN4 spec.</w:t>
      </w:r>
    </w:p>
    <w:p w14:paraId="59F0995B" w14:textId="735CA1D2" w:rsidR="005468F3" w:rsidRDefault="00A55839" w:rsidP="00A16E4E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4: The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decoder(s) are partially specified and captured in RAN4 spec.</w:t>
      </w:r>
    </w:p>
    <w:p w14:paraId="4638F721" w14:textId="77777777" w:rsidR="00A16E4E" w:rsidRPr="00A16E4E" w:rsidRDefault="00A16E4E" w:rsidP="00A16E4E">
      <w:pPr>
        <w:pStyle w:val="af6"/>
        <w:spacing w:beforeLines="20" w:before="48" w:afterLines="20" w:after="48"/>
        <w:ind w:left="820"/>
        <w:jc w:val="both"/>
        <w:rPr>
          <w:rFonts w:ascii="Times New Roman" w:eastAsia="等线" w:hAnsi="Times New Roman"/>
          <w:sz w:val="20"/>
          <w:lang w:eastAsia="zh-CN"/>
        </w:rPr>
      </w:pPr>
    </w:p>
    <w:p w14:paraId="7E382F44" w14:textId="393962FA"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According to our understanding, </w:t>
      </w:r>
      <w:r w:rsidR="009E5CF8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pros and cons </w:t>
      </w:r>
      <w:r w:rsidR="0085798C">
        <w:rPr>
          <w:rFonts w:eastAsia="等线"/>
          <w:lang w:val="en-US" w:eastAsia="zh-CN"/>
        </w:rPr>
        <w:t>of</w:t>
      </w:r>
      <w:r>
        <w:rPr>
          <w:rFonts w:eastAsia="等线"/>
          <w:lang w:val="en-US" w:eastAsia="zh-CN"/>
        </w:rPr>
        <w:t xml:space="preserve"> </w:t>
      </w:r>
      <w:r w:rsidR="009E5CF8">
        <w:rPr>
          <w:rFonts w:eastAsia="等线"/>
          <w:lang w:val="en-US" w:eastAsia="zh-CN"/>
        </w:rPr>
        <w:t xml:space="preserve">different options for </w:t>
      </w:r>
      <w:r w:rsidR="00A0255E">
        <w:rPr>
          <w:rFonts w:eastAsia="等线"/>
          <w:lang w:val="en-US" w:eastAsia="zh-CN"/>
        </w:rPr>
        <w:t>test</w:t>
      </w:r>
      <w:r w:rsidR="0085798C">
        <w:rPr>
          <w:rFonts w:eastAsia="等线"/>
          <w:lang w:val="en-US" w:eastAsia="zh-CN"/>
        </w:rPr>
        <w:t xml:space="preserve"> </w:t>
      </w:r>
      <w:r w:rsidR="009E5CF8">
        <w:rPr>
          <w:rFonts w:eastAsia="等线"/>
          <w:lang w:val="en-US" w:eastAsia="zh-CN"/>
        </w:rPr>
        <w:t>decoder</w:t>
      </w:r>
      <w:r>
        <w:rPr>
          <w:rFonts w:eastAsia="等线"/>
          <w:lang w:val="en-US" w:eastAsia="zh-CN"/>
        </w:rPr>
        <w:t xml:space="preserve"> are listed below,</w:t>
      </w:r>
    </w:p>
    <w:p w14:paraId="2EBED805" w14:textId="06902174" w:rsidR="009D48C4" w:rsidRDefault="009D48C4" w:rsidP="009D48C4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  <w:r w:rsidRPr="009D48C4">
        <w:rPr>
          <w:rFonts w:eastAsia="等线"/>
          <w:b/>
          <w:lang w:val="en-US" w:eastAsia="zh-CN"/>
        </w:rPr>
        <w:t>Table 1</w:t>
      </w:r>
      <w:r>
        <w:rPr>
          <w:rFonts w:eastAsia="等线"/>
          <w:b/>
          <w:lang w:val="en-US" w:eastAsia="zh-CN"/>
        </w:rPr>
        <w:t xml:space="preserve"> </w:t>
      </w:r>
      <w:r w:rsidRPr="009D48C4">
        <w:rPr>
          <w:rFonts w:eastAsia="等线"/>
          <w:b/>
          <w:lang w:val="en-US" w:eastAsia="zh-CN"/>
        </w:rPr>
        <w:t xml:space="preserve">pros and cons </w:t>
      </w:r>
      <w:r w:rsidR="009E5CF8">
        <w:rPr>
          <w:rFonts w:eastAsia="等线"/>
          <w:b/>
          <w:lang w:val="en-US" w:eastAsia="zh-CN"/>
        </w:rPr>
        <w:t>of</w:t>
      </w:r>
      <w:r w:rsidR="0085798C">
        <w:rPr>
          <w:rFonts w:eastAsia="等线"/>
          <w:b/>
          <w:lang w:val="en-US" w:eastAsia="zh-CN"/>
        </w:rPr>
        <w:t xml:space="preserve"> different</w:t>
      </w:r>
      <w:r w:rsidRPr="009D48C4">
        <w:rPr>
          <w:rFonts w:eastAsia="等线"/>
          <w:b/>
          <w:lang w:val="en-US" w:eastAsia="zh-CN"/>
        </w:rPr>
        <w:t xml:space="preserve"> </w:t>
      </w:r>
      <w:r w:rsidR="009E5CF8">
        <w:rPr>
          <w:rFonts w:eastAsia="等线"/>
          <w:b/>
          <w:lang w:val="en-US" w:eastAsia="zh-CN"/>
        </w:rPr>
        <w:t xml:space="preserve">options for </w:t>
      </w:r>
      <w:r w:rsidR="00A0255E">
        <w:rPr>
          <w:rFonts w:eastAsia="等线"/>
          <w:b/>
          <w:lang w:val="en-US" w:eastAsia="zh-CN"/>
        </w:rPr>
        <w:t>test</w:t>
      </w:r>
      <w:r w:rsidR="0085798C">
        <w:rPr>
          <w:rFonts w:eastAsia="等线"/>
          <w:b/>
          <w:lang w:val="en-US" w:eastAsia="zh-CN"/>
        </w:rPr>
        <w:t xml:space="preserve"> decoder</w:t>
      </w:r>
    </w:p>
    <w:tbl>
      <w:tblPr>
        <w:tblStyle w:val="19"/>
        <w:tblW w:w="0" w:type="auto"/>
        <w:tblInd w:w="0" w:type="dxa"/>
        <w:tblLook w:val="04A0" w:firstRow="1" w:lastRow="0" w:firstColumn="1" w:lastColumn="0" w:noHBand="0" w:noVBand="1"/>
      </w:tblPr>
      <w:tblGrid>
        <w:gridCol w:w="1905"/>
        <w:gridCol w:w="1597"/>
        <w:gridCol w:w="1599"/>
        <w:gridCol w:w="1597"/>
        <w:gridCol w:w="1598"/>
      </w:tblGrid>
      <w:tr w:rsidR="00596E93" w:rsidRPr="004A7892" w14:paraId="48069A56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F88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7AF4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C579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7CD6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B55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4</w:t>
            </w:r>
          </w:p>
        </w:tc>
      </w:tr>
      <w:tr w:rsidR="00596E93" w:rsidRPr="004A7892" w14:paraId="162523A7" w14:textId="77777777" w:rsidTr="00A20ED7"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A065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Clarification of options</w:t>
            </w:r>
          </w:p>
        </w:tc>
      </w:tr>
      <w:tr w:rsidR="00C66FB9" w:rsidRPr="004A7892" w14:paraId="4A430A17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72CB" w14:textId="77777777" w:rsidR="00C66FB9" w:rsidRPr="004A7892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Source of the test decoder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D5B0" w14:textId="77777777" w:rsidR="00C66FB9" w:rsidRPr="00C66FB9" w:rsidRDefault="00C66FB9" w:rsidP="00C66FB9">
            <w:pPr>
              <w:jc w:val="both"/>
              <w:rPr>
                <w:rFonts w:ascii="Times New Roman" w:eastAsia="PMingLiU" w:hAnsi="Times New Roman"/>
                <w:sz w:val="18"/>
                <w:szCs w:val="21"/>
                <w:highlight w:val="green"/>
              </w:rPr>
            </w:pPr>
            <w:r w:rsidRPr="00C66FB9">
              <w:rPr>
                <w:rFonts w:ascii="Times New Roman" w:eastAsia="等线" w:hAnsi="Times New Roman"/>
                <w:color w:val="000000"/>
                <w:sz w:val="18"/>
                <w:szCs w:val="21"/>
                <w:highlight w:val="green"/>
              </w:rPr>
              <w:t> </w:t>
            </w:r>
            <w:r w:rsidRPr="00C66FB9">
              <w:rPr>
                <w:rFonts w:ascii="Times New Roman" w:eastAsia="PMingLiU" w:hAnsi="Times New Roman"/>
                <w:sz w:val="18"/>
                <w:szCs w:val="21"/>
                <w:highlight w:val="green"/>
              </w:rPr>
              <w:t>DUT vendor</w:t>
            </w:r>
          </w:p>
          <w:p w14:paraId="7CA1A744" w14:textId="1A4998FD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CD84" w14:textId="6DEAD62A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C66FB9">
              <w:rPr>
                <w:rFonts w:ascii="Times New Roman" w:eastAsia="PMingLiU" w:hAnsi="Times New Roman"/>
                <w:color w:val="000000"/>
                <w:sz w:val="18"/>
                <w:szCs w:val="21"/>
                <w:highlight w:val="green"/>
              </w:rPr>
              <w:t xml:space="preserve">Decoder vendor (infra vendor in case of testing UEs)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DDC" w14:textId="241EB700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C66FB9">
              <w:rPr>
                <w:rFonts w:ascii="Times New Roman" w:eastAsia="等线" w:hAnsi="Times New Roman"/>
                <w:color w:val="000000"/>
                <w:sz w:val="18"/>
                <w:szCs w:val="21"/>
                <w:highlight w:val="green"/>
              </w:rPr>
              <w:t> </w:t>
            </w:r>
            <w:r w:rsidRPr="00C66FB9">
              <w:rPr>
                <w:rFonts w:ascii="Times New Roman" w:eastAsia="PMingLiU" w:hAnsi="Times New Roman"/>
                <w:sz w:val="18"/>
                <w:szCs w:val="21"/>
                <w:highlight w:val="green"/>
              </w:rPr>
              <w:t>RAN4 specifications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F2E4" w14:textId="66584F88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C66FB9">
              <w:rPr>
                <w:rFonts w:ascii="Times New Roman" w:eastAsia="等线" w:hAnsi="Times New Roman"/>
                <w:color w:val="000000"/>
                <w:sz w:val="18"/>
                <w:szCs w:val="21"/>
                <w:highlight w:val="green"/>
              </w:rPr>
              <w:t> </w:t>
            </w: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TE vendor, decoder developed based on RAN4 specifications</w:t>
            </w:r>
          </w:p>
        </w:tc>
      </w:tr>
      <w:tr w:rsidR="00C66FB9" w:rsidRPr="004A7892" w14:paraId="08C8FF7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877" w14:textId="77777777" w:rsidR="00C66FB9" w:rsidRPr="004A7892" w:rsidRDefault="00C66FB9" w:rsidP="00C66FB9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Source of decoder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41F" w14:textId="24607074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Up to DUT vendor (no need to be specified)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7FB" w14:textId="77777777" w:rsidR="00C66FB9" w:rsidRPr="00C66FB9" w:rsidRDefault="00C66FB9" w:rsidP="00C66FB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21"/>
                <w:highlight w:val="green"/>
              </w:rPr>
            </w:pPr>
            <w:r w:rsidRPr="00C66FB9">
              <w:rPr>
                <w:rFonts w:ascii="Times New Roman" w:eastAsia="PMingLiU" w:hAnsi="Times New Roman"/>
                <w:color w:val="000000"/>
                <w:sz w:val="18"/>
                <w:szCs w:val="21"/>
                <w:highlight w:val="green"/>
              </w:rPr>
              <w:t xml:space="preserve">Up to decoder implementer (infra vendor) </w:t>
            </w:r>
          </w:p>
          <w:p w14:paraId="05FD2728" w14:textId="73F19608" w:rsidR="00C66FB9" w:rsidRPr="00C66FB9" w:rsidRDefault="00C66FB9" w:rsidP="00C66FB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FFS whether coordination with encoder vendor is required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E5B" w14:textId="57A3033A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 xml:space="preserve">Not needed, decoder fully </w:t>
            </w:r>
            <w:proofErr w:type="gramStart"/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specified  (</w:t>
            </w:r>
            <w:proofErr w:type="gramEnd"/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used as part of the RAN4 procedure to specify the decoder)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CD4" w14:textId="77777777" w:rsidR="00C66FB9" w:rsidRDefault="00C66FB9" w:rsidP="00C66FB9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C66FB9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RAN4 specifications </w:t>
            </w:r>
          </w:p>
          <w:p w14:paraId="6A062511" w14:textId="40E0FB05" w:rsidR="00C66FB9" w:rsidRPr="004A7892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A</w:t>
            </w:r>
            <w:r w:rsidRPr="00C66FB9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lignment with UE/</w:t>
            </w:r>
            <w:proofErr w:type="spellStart"/>
            <w:r w:rsidRPr="00C66FB9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gNB</w:t>
            </w:r>
            <w:proofErr w:type="spellEnd"/>
            <w:r w:rsidRPr="00C66FB9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vendors is required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等线" w:hAnsi="Times New Roman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o avoid mismatch issue between the test decoder and the encoder under test </w:t>
            </w:r>
          </w:p>
        </w:tc>
      </w:tr>
      <w:tr w:rsidR="00C66FB9" w:rsidRPr="004A7892" w14:paraId="3AFC9B0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C04B" w14:textId="77777777" w:rsidR="00C66FB9" w:rsidRPr="004A7892" w:rsidRDefault="00C66FB9" w:rsidP="00C66FB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DUT vendor knowledge of the test decoder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1D7F" w14:textId="77777777" w:rsidR="00C66FB9" w:rsidRPr="00C66FB9" w:rsidRDefault="00C66FB9" w:rsidP="00C66FB9">
            <w:pPr>
              <w:jc w:val="both"/>
              <w:rPr>
                <w:rFonts w:ascii="Times New Roman" w:hAnsi="Times New Roman"/>
                <w:color w:val="000000"/>
                <w:sz w:val="18"/>
                <w:szCs w:val="21"/>
                <w:lang w:eastAsia="ja-JP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Full knowledge</w:t>
            </w:r>
          </w:p>
          <w:p w14:paraId="1EC6AFFA" w14:textId="08BDFEB5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BC2C" w14:textId="50E47F0A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 xml:space="preserve">No or partial or enough or full knowledge based on alignment with infra vendors or specifications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C038" w14:textId="093702CB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Full knowledge based on the specifications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152F" w14:textId="37350F2E" w:rsidR="00C66FB9" w:rsidRPr="00C66FB9" w:rsidRDefault="00C66FB9" w:rsidP="00C66FB9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C66FB9">
              <w:rPr>
                <w:rFonts w:ascii="Times New Roman" w:hAnsi="Times New Roman"/>
                <w:color w:val="000000"/>
                <w:sz w:val="18"/>
                <w:szCs w:val="21"/>
                <w:highlight w:val="green"/>
                <w:lang w:eastAsia="ja-JP"/>
              </w:rPr>
              <w:t>Partial knowledge – based on the RAN4 specification</w:t>
            </w:r>
          </w:p>
        </w:tc>
      </w:tr>
      <w:tr w:rsidR="0020295B" w:rsidRPr="004A7892" w14:paraId="3473D73B" w14:textId="77777777" w:rsidTr="0020295B"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6973B" w14:textId="429E59DA" w:rsidR="0020295B" w:rsidRPr="004A7892" w:rsidRDefault="0020295B" w:rsidP="001A50CF">
            <w:pPr>
              <w:jc w:val="both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15" w14:textId="7A0090E1" w:rsidR="002B5009" w:rsidRDefault="00C3077D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In general, t</w:t>
            </w:r>
            <w:r w:rsidR="007C3A0C" w:rsidRP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he way </w:t>
            </w:r>
            <w:r w:rsidR="002B5009">
              <w:rPr>
                <w:rFonts w:ascii="Times New Roman" w:eastAsia="等线" w:hAnsi="Times New Roman" w:hint="eastAsia"/>
                <w:i/>
                <w:color w:val="000000"/>
                <w:sz w:val="18"/>
                <w:szCs w:val="18"/>
                <w:lang w:eastAsia="zh-CN"/>
              </w:rPr>
              <w:t>a</w:t>
            </w:r>
            <w:r w:rsidR="002B5009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C3A0C" w:rsidRP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model is trained can be decoupled from how the model is tested. </w:t>
            </w:r>
          </w:p>
          <w:p w14:paraId="5637E483" w14:textId="182728B1" w:rsidR="002B5009" w:rsidRDefault="007C3A0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 w:rsidRP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However, for some training </w:t>
            </w: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types</w:t>
            </w:r>
            <w:r w:rsidRP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, there are specific testing methods that can more closely match the deployment scenario.</w:t>
            </w: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3ED39741" w14:textId="18DFA133" w:rsidR="00276E5C" w:rsidRPr="00276E5C" w:rsidRDefault="007C3A0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For example, f</w:t>
            </w:r>
            <w:r w:rsidR="00276E5C"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or option1 and option2,</w:t>
            </w:r>
          </w:p>
          <w:p w14:paraId="565E64E4" w14:textId="4EBF6070" w:rsidR="00276E5C" w:rsidRPr="00276E5C" w:rsidRDefault="00276E5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(1) 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with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type1 UE sided </w:t>
            </w:r>
            <w:proofErr w:type="gramStart"/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training</w:t>
            </w:r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(</w:t>
            </w:r>
            <w:proofErr w:type="gramEnd"/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UE trains a encoder and a decoder, then UE transmits the decoder to NW)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, it is more reasonable to use option1 in RAN4 test</w:t>
            </w:r>
            <w:r>
              <w:rPr>
                <w:rFonts w:ascii="Times New Roman" w:eastAsia="等线" w:hAnsi="Times New Roman" w:hint="eastAsia"/>
                <w:i/>
                <w:color w:val="000000"/>
                <w:sz w:val="18"/>
                <w:szCs w:val="18"/>
                <w:lang w:eastAsia="zh-CN"/>
              </w:rPr>
              <w:t>s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, where the UE provides the test decoder, because in</w:t>
            </w: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practical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use, the UE also provides the decoder.</w:t>
            </w:r>
          </w:p>
          <w:p w14:paraId="7E515538" w14:textId="00813000" w:rsidR="00276E5C" w:rsidRDefault="00276E5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(2)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with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type1 NW sided </w:t>
            </w:r>
            <w:proofErr w:type="gramStart"/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training</w:t>
            </w:r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(</w:t>
            </w:r>
            <w:proofErr w:type="gramEnd"/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NW trains a encoder and a decoder, then NW transmits the encoder to UE)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, it is more reasonable to use option2 in RAN4 test</w:t>
            </w:r>
            <w:r>
              <w:rPr>
                <w:rFonts w:ascii="Times New Roman" w:eastAsia="等线" w:hAnsi="Times New Roman" w:hint="eastAsia"/>
                <w:i/>
                <w:color w:val="000000"/>
                <w:sz w:val="18"/>
                <w:szCs w:val="18"/>
                <w:lang w:eastAsia="zh-CN"/>
              </w:rPr>
              <w:t>s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, where the NW provides the test decoder, because in </w:t>
            </w: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practical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use, the NW </w:t>
            </w:r>
            <w:r w:rsidR="00510665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also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provides the decoder.</w:t>
            </w:r>
          </w:p>
          <w:p w14:paraId="56B0784F" w14:textId="77777777" w:rsidR="007C3A0C" w:rsidRDefault="007C3A0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Similarly, </w:t>
            </w:r>
          </w:p>
          <w:p w14:paraId="113F2FBF" w14:textId="3F5F12CF" w:rsidR="00276E5C" w:rsidRPr="00276E5C" w:rsidRDefault="00276E5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(3) 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with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type3 UE first </w:t>
            </w:r>
            <w:proofErr w:type="gramStart"/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training</w:t>
            </w:r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(</w:t>
            </w:r>
            <w:proofErr w:type="gramEnd"/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UE trains a encoder and a decoder, then UE transmits a data set to </w:t>
            </w:r>
            <w:r w:rsidR="00C3077D" w:rsidRP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NW side, which can be used for </w:t>
            </w:r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decoder</w:t>
            </w:r>
            <w:r w:rsidR="00C3077D" w:rsidRP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model training</w:t>
            </w:r>
            <w:r w:rsid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)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, it is more 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practical</w:t>
            </w:r>
            <w:r w:rsidR="007C3A0C"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to use option1 in RAN4 testing</w:t>
            </w:r>
            <w:r w:rsidR="00510665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, </w:t>
            </w:r>
          </w:p>
          <w:p w14:paraId="7B715904" w14:textId="235F8C08" w:rsidR="00510665" w:rsidRDefault="00276E5C" w:rsidP="007C3A0C">
            <w:pPr>
              <w:spacing w:afterLines="50" w:after="120" w:line="288" w:lineRule="auto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(4) 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with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type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3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NW first </w:t>
            </w:r>
            <w:proofErr w:type="gramStart"/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training</w:t>
            </w:r>
            <w:r w:rsidR="007814C2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(</w:t>
            </w:r>
            <w:proofErr w:type="gramEnd"/>
            <w:r w:rsidR="007814C2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NW trains a encoder and a decoder, then NW transmits a data set to UE</w:t>
            </w:r>
            <w:r w:rsidR="007814C2" w:rsidRP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side, which can be used for </w:t>
            </w:r>
            <w:r w:rsidR="007814C2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encoder</w:t>
            </w:r>
            <w:r w:rsidR="007814C2" w:rsidRPr="00C3077D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model training</w:t>
            </w:r>
            <w:r w:rsidR="007814C2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)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, it is more </w:t>
            </w:r>
            <w:r w:rsidR="007C3A0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practical</w:t>
            </w:r>
            <w:r w:rsidR="007C3A0C"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76E5C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to use option2 in RAN4 testing</w:t>
            </w:r>
            <w:r w:rsidR="00510665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>.</w:t>
            </w:r>
          </w:p>
          <w:p w14:paraId="01E11F21" w14:textId="084976F9" w:rsidR="0020295B" w:rsidRPr="0020295B" w:rsidRDefault="0020295B" w:rsidP="00510665">
            <w:pPr>
              <w:spacing w:after="0"/>
              <w:jc w:val="both"/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</w:pPr>
          </w:p>
        </w:tc>
      </w:tr>
      <w:tr w:rsidR="0020295B" w:rsidRPr="004A7892" w14:paraId="3AB7E7A8" w14:textId="77777777" w:rsidTr="0020295B"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CF37" w14:textId="65EFFBDE" w:rsidR="0020295B" w:rsidRPr="004A7892" w:rsidRDefault="0020295B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6C9" w14:textId="79ECC0AA" w:rsidR="007C3A0C" w:rsidRDefault="007C3A0C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Options:</w:t>
            </w:r>
          </w:p>
          <w:p w14:paraId="2BAB05C5" w14:textId="2010B0D6" w:rsidR="007C3A0C" w:rsidRPr="007C3A0C" w:rsidRDefault="007C3A0C" w:rsidP="001A50CF">
            <w:pPr>
              <w:pStyle w:val="af6"/>
              <w:numPr>
                <w:ilvl w:val="0"/>
                <w:numId w:val="6"/>
              </w:num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</w:pPr>
            <w:r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Training up to DUT vendor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.</w:t>
            </w:r>
            <w:r w:rsidR="002B5009">
              <w:t xml:space="preserve">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The way a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lastRenderedPageBreak/>
              <w:t>model is trained can be decoupled from how the model is tested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.</w:t>
            </w:r>
          </w:p>
          <w:p w14:paraId="0A1E18C5" w14:textId="01C43786" w:rsidR="0020295B" w:rsidRPr="007C3A0C" w:rsidRDefault="007C3A0C" w:rsidP="001A50CF">
            <w:pPr>
              <w:pStyle w:val="af6"/>
              <w:numPr>
                <w:ilvl w:val="0"/>
                <w:numId w:val="6"/>
              </w:numPr>
              <w:jc w:val="both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Only for </w:t>
            </w:r>
            <w:r w:rsidR="0020295B"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Type1 UE </w:t>
            </w:r>
            <w:r w:rsidR="00510665"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sided training, and </w:t>
            </w:r>
            <w:r w:rsidR="0020295B"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Type3</w:t>
            </w:r>
            <w:r w:rsidR="00510665"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 UE first training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E67" w14:textId="77777777" w:rsidR="007C3A0C" w:rsidRPr="007C3A0C" w:rsidRDefault="007C3A0C" w:rsidP="007C3A0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Options:</w:t>
            </w:r>
          </w:p>
          <w:p w14:paraId="5E3D614D" w14:textId="1D7E2618" w:rsidR="007C3A0C" w:rsidRPr="007C3A0C" w:rsidRDefault="007C3A0C" w:rsidP="007C3A0C">
            <w:pPr>
              <w:pStyle w:val="af6"/>
              <w:numPr>
                <w:ilvl w:val="0"/>
                <w:numId w:val="7"/>
              </w:num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</w:pPr>
            <w:r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Training up to DUT vendor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.</w:t>
            </w:r>
            <w:r w:rsidR="002B5009">
              <w:rPr>
                <w:rFonts w:ascii="Times New Roman" w:eastAsia="等线" w:hAnsi="Times New Roman"/>
                <w:i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The way </w:t>
            </w:r>
            <w:r w:rsidR="002B5009" w:rsidRPr="002B5009">
              <w:rPr>
                <w:rFonts w:ascii="Times New Roman" w:eastAsia="等线" w:hAnsi="Times New Roman" w:hint="eastAsia"/>
                <w:color w:val="000000"/>
                <w:sz w:val="18"/>
                <w:szCs w:val="18"/>
                <w:lang w:eastAsia="zh-CN"/>
              </w:rPr>
              <w:t>a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model is trained can be decoupled from how the model is tested.</w:t>
            </w:r>
          </w:p>
          <w:p w14:paraId="3FA9025A" w14:textId="6BAB7962" w:rsidR="0020295B" w:rsidRPr="007C3A0C" w:rsidRDefault="007C3A0C" w:rsidP="007C3A0C">
            <w:pPr>
              <w:pStyle w:val="af6"/>
              <w:numPr>
                <w:ilvl w:val="0"/>
                <w:numId w:val="7"/>
              </w:num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</w:pPr>
            <w:r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Only for Type1 NW sided training, and Type3 NW first training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06CB" w14:textId="73917C37" w:rsidR="0020295B" w:rsidRPr="004A7892" w:rsidRDefault="007C3A0C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Encoder training up to DUT vendor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  <w:r w:rsidR="002B5009">
              <w:t xml:space="preserve">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The way a model is trained can be decoupled from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how the model is tested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6AC" w14:textId="0ED49A75" w:rsidR="007C3A0C" w:rsidRPr="007C3A0C" w:rsidRDefault="007C3A0C" w:rsidP="007C3A0C">
            <w:pPr>
              <w:pStyle w:val="af6"/>
              <w:ind w:left="0"/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</w:pPr>
            <w:r w:rsidRPr="007C3A0C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lastRenderedPageBreak/>
              <w:t>Training up to DUT vendor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.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 xml:space="preserve">The way a model is trained can be </w:t>
            </w:r>
            <w:r w:rsidR="002B5009"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lastRenderedPageBreak/>
              <w:t>decoupled from how the model is tested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val="en-GB" w:eastAsia="zh-CN"/>
              </w:rPr>
              <w:t>.</w:t>
            </w:r>
          </w:p>
          <w:p w14:paraId="1B2D7A42" w14:textId="5747B5FB" w:rsidR="0020295B" w:rsidRPr="004A7892" w:rsidRDefault="0020295B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</w:p>
        </w:tc>
      </w:tr>
      <w:tr w:rsidR="000C7B7C" w:rsidRPr="004A7892" w14:paraId="04C910DF" w14:textId="77777777" w:rsidTr="000C7B7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DBEB" w14:textId="77777777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Test decoder verification procedure at TE and/or DUT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8F93" w14:textId="58D983A6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0C7B7C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Needed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600" w14:textId="7C9F9F7F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0C7B7C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Needed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18C" w14:textId="061999F0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910B9A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Needed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FA5" w14:textId="1F3345F6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910B9A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Needed</w:t>
            </w:r>
          </w:p>
        </w:tc>
      </w:tr>
      <w:tr w:rsidR="000C7B7C" w:rsidRPr="004A7892" w14:paraId="0B6CE76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9C5" w14:textId="77777777" w:rsidR="000C7B7C" w:rsidRPr="004A7892" w:rsidRDefault="000C7B7C" w:rsidP="000C7B7C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Feasibility of test decoder verification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EB3A" w14:textId="287BF3E7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 w:hint="eastAsia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FS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6E9" w14:textId="41B2271B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 w:hint="eastAsia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FS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F6A" w14:textId="6A930E06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 w:hint="eastAsia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FS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D3D" w14:textId="268DE681" w:rsidR="000C7B7C" w:rsidRPr="004A7892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 w:hint="eastAsia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FS</w:t>
            </w:r>
          </w:p>
        </w:tc>
      </w:tr>
      <w:tr w:rsidR="001A50CF" w:rsidRPr="004A7892" w14:paraId="5FFD511C" w14:textId="77777777" w:rsidTr="00A20ED7"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3933" w14:textId="77777777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Pros/Cons analysis</w:t>
            </w:r>
          </w:p>
        </w:tc>
      </w:tr>
      <w:tr w:rsidR="00425E29" w:rsidRPr="004A7892" w14:paraId="3C4D69B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9B7B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Reflection on the real deployment (knowledge of model, training type, etc.)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DE0F" w14:textId="77777777" w:rsidR="00425E29" w:rsidRPr="002B5009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2B5009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Low</w:t>
            </w:r>
            <w:r w:rsidRPr="002B5009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, d</w:t>
            </w:r>
            <w:r w:rsidR="00425E29"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 on training data</w:t>
            </w:r>
          </w:p>
          <w:p w14:paraId="470D0E66" w14:textId="77777777" w:rsidR="000C7B7C" w:rsidRPr="002B5009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</w:p>
          <w:p w14:paraId="4EE27E45" w14:textId="3BADF8C1" w:rsidR="000C7B7C" w:rsidRPr="002B5009" w:rsidRDefault="000C7B7C" w:rsidP="000C7B7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FE31" w14:textId="70A17FB9" w:rsidR="00425E29" w:rsidRPr="002B5009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 w:rsidR="000C7B7C" w:rsidRPr="002B5009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Low</w:t>
            </w:r>
            <w:r w:rsidR="000C7B7C" w:rsidRPr="002B5009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0C7B7C"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 on training data</w:t>
            </w:r>
          </w:p>
          <w:p w14:paraId="62130CEF" w14:textId="3EF24256" w:rsidR="000C7B7C" w:rsidRPr="002B5009" w:rsidRDefault="000C7B7C" w:rsidP="00425E29">
            <w:pPr>
              <w:jc w:val="both"/>
              <w:rPr>
                <w:rFonts w:ascii="Times New Roman" w:eastAsia="Yu Mincho" w:hAnsi="Times New Roman"/>
                <w:color w:val="000000"/>
                <w:sz w:val="18"/>
                <w:szCs w:val="18"/>
                <w:lang w:eastAsia="ja-JP"/>
              </w:rPr>
            </w:pPr>
            <w:r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As a data/scenario driven solution, AI/ML models be utilized in different cells may differ from each other. 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limited number of test model</w:t>
            </w:r>
            <w:r w:rsid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s</w:t>
            </w:r>
            <w:r w:rsidRPr="002B5009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can not reflect the real deployment (e.g. different cells/scenarios/ channel conditions)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DEF" w14:textId="607C3C58" w:rsidR="00425E29" w:rsidRPr="002B5009" w:rsidRDefault="000C7B7C" w:rsidP="00425E29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2B5009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Low</w:t>
            </w:r>
            <w:r w:rsidRPr="002B5009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 xml:space="preserve">, </w:t>
            </w:r>
            <w:r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="00425E29"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 on training data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CE3" w14:textId="18DDA45B" w:rsidR="00425E29" w:rsidRPr="002B5009" w:rsidRDefault="000C7B7C" w:rsidP="00425E29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2B5009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Low</w:t>
            </w:r>
            <w:r w:rsidRPr="002B5009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, d</w:t>
            </w:r>
            <w:r w:rsidR="00425E29" w:rsidRPr="002B500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 on training data</w:t>
            </w:r>
          </w:p>
        </w:tc>
      </w:tr>
      <w:tr w:rsidR="00425E29" w:rsidRPr="004A7892" w14:paraId="390194C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9098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 requirements to deploy the decoder (e.g. training, complexity, interoperability)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D35" w14:textId="77777777" w:rsidR="00425E29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High, </w:t>
            </w:r>
          </w:p>
          <w:p w14:paraId="755DC047" w14:textId="5CEBB2A2" w:rsidR="00425E29" w:rsidRPr="004A7892" w:rsidRDefault="008B5942" w:rsidP="002B5A01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8B594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 needs to cope with multiple decoders from multiple UE vendors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A50" w14:textId="797CA164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Relatively high, </w:t>
            </w:r>
          </w:p>
          <w:p w14:paraId="5B149762" w14:textId="34A63B40" w:rsidR="00425E29" w:rsidRDefault="008B5942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8B594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 needs to cope with multiple decoders from multiple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NW</w:t>
            </w:r>
            <w:r w:rsidRPr="008B594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vendors</w:t>
            </w:r>
          </w:p>
          <w:p w14:paraId="28A65251" w14:textId="49C664C4" w:rsidR="008B5942" w:rsidRPr="008B5942" w:rsidRDefault="008B5942" w:rsidP="002B5A01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0DB" w14:textId="6615431C" w:rsidR="00425E29" w:rsidRDefault="008B5942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Low</w:t>
            </w:r>
            <w:r w:rsid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0FB0A972" w14:textId="3F27A21F" w:rsidR="00425E29" w:rsidRP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 need</w:t>
            </w:r>
            <w:r w:rsidR="004B1817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 that specified and captured in RAN4 spec.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E22F" w14:textId="0C606254" w:rsidR="004B1817" w:rsidRDefault="004B1817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</w:t>
            </w:r>
            <w:r w:rsidR="00542B23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/Low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, </w:t>
            </w:r>
          </w:p>
          <w:p w14:paraId="076140DA" w14:textId="3E96BC49" w:rsidR="00425E29" w:rsidRP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 need</w:t>
            </w:r>
            <w:r w:rsidR="004B1817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to provide support for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 that specified</w:t>
            </w:r>
            <w:r w:rsidR="00542B23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(partially)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and captured in RAN4 spec</w:t>
            </w:r>
            <w:r w:rsidR="008B594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 training on TE may need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.</w:t>
            </w:r>
          </w:p>
        </w:tc>
      </w:tr>
      <w:tr w:rsidR="00425E29" w:rsidRPr="004A7892" w14:paraId="169032A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F3B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Specification Effort (e.g. test decoder)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76FE" w14:textId="537C6C04" w:rsidR="00425E29" w:rsidRDefault="00EC5A43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Low</w:t>
            </w:r>
            <w:r w:rsid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,</w:t>
            </w:r>
          </w:p>
          <w:p w14:paraId="2D58E425" w14:textId="77777777" w:rsidR="00425E29" w:rsidRDefault="00EC5A43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EC5A43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Some conditions on the test decoder might be needed to ensure it can be implemented by TE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  <w:p w14:paraId="2C44845B" w14:textId="1887E84C" w:rsidR="00EC5A43" w:rsidRPr="004A7892" w:rsidRDefault="00EC5A43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Some assisted information on the test decoder might be needed to ensure the alignment between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the test decoder and the encoder under test.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1A5" w14:textId="697F7C1F" w:rsidR="00425E29" w:rsidRDefault="00EC5A43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lastRenderedPageBreak/>
              <w:t>Low</w:t>
            </w:r>
            <w:r w:rsid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664660F4" w14:textId="77777777" w:rsidR="00EC5A43" w:rsidRDefault="00EC5A43" w:rsidP="00EC5A43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EC5A43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Some conditions on the test decoder might be needed to ensure it can be implemented by TE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  <w:p w14:paraId="5B965A31" w14:textId="350263BB" w:rsidR="00425E29" w:rsidRPr="004A7892" w:rsidRDefault="00EC5A43" w:rsidP="00EC5A43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Some assisted information on the test decoder might be needed to ensure the alignment between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the test decoder and the encoder under test.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2AED" w14:textId="5BA522C7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High,</w:t>
            </w:r>
          </w:p>
          <w:p w14:paraId="320F006A" w14:textId="6D2E1E81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 w:rsidR="004D288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2D62" w14:textId="1549C796" w:rsidR="00425E29" w:rsidRDefault="00EC5A43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EC5A43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Medium</w:t>
            </w:r>
            <w:r w:rsid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482C2988" w14:textId="77777777" w:rsidR="00EC5A43" w:rsidRDefault="00EC5A43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EC5A43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Less heavy workload than Option 3</w:t>
            </w:r>
          </w:p>
          <w:p w14:paraId="048FAA98" w14:textId="7B31FFB8" w:rsidR="00EC5A43" w:rsidRPr="004A7892" w:rsidRDefault="00EC5A43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Some assisted information on the test decoder might be needed to ensure the alignment between the test decoder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lastRenderedPageBreak/>
              <w:t>and the encoder under test.</w:t>
            </w:r>
          </w:p>
        </w:tc>
      </w:tr>
      <w:tr w:rsidR="0049076C" w:rsidRPr="004A7892" w14:paraId="04D700E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1BAB" w14:textId="77777777" w:rsidR="0049076C" w:rsidRPr="004A7892" w:rsidRDefault="0049076C" w:rsidP="0049076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Confidentiality/IP issues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3149" w14:textId="0E553F33" w:rsidR="0049076C" w:rsidRPr="0049076C" w:rsidRDefault="0049076C" w:rsidP="0049076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9076C">
              <w:rPr>
                <w:rFonts w:ascii="Times New Roman" w:hAnsi="Times New Roman"/>
                <w:color w:val="000000"/>
                <w:sz w:val="18"/>
                <w:szCs w:val="21"/>
                <w:lang w:eastAsia="ja-JP"/>
              </w:rPr>
              <w:t>Need to be considered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7FE9" w14:textId="2A25CDB0" w:rsidR="0049076C" w:rsidRPr="0049076C" w:rsidRDefault="0049076C" w:rsidP="0049076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9076C">
              <w:rPr>
                <w:rFonts w:ascii="Times New Roman" w:hAnsi="Times New Roman"/>
                <w:color w:val="000000"/>
                <w:sz w:val="18"/>
                <w:szCs w:val="21"/>
                <w:lang w:eastAsia="ja-JP"/>
              </w:rPr>
              <w:t>Need to be considered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BE93" w14:textId="3D8B521B" w:rsidR="0049076C" w:rsidRPr="0049076C" w:rsidRDefault="0049076C" w:rsidP="0049076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9076C">
              <w:rPr>
                <w:rFonts w:ascii="Times New Roman" w:hAnsi="Times New Roman"/>
                <w:color w:val="000000"/>
                <w:sz w:val="18"/>
                <w:szCs w:val="21"/>
                <w:lang w:eastAsia="ja-JP"/>
              </w:rPr>
              <w:t>Need to be considered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D855" w14:textId="4AE72AFF" w:rsidR="0049076C" w:rsidRPr="0049076C" w:rsidRDefault="0049076C" w:rsidP="0049076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9076C">
              <w:rPr>
                <w:rFonts w:ascii="Times New Roman" w:hAnsi="Times New Roman"/>
                <w:color w:val="000000"/>
                <w:sz w:val="18"/>
                <w:szCs w:val="21"/>
                <w:lang w:eastAsia="ja-JP"/>
              </w:rPr>
              <w:t>Need to be considered</w:t>
            </w:r>
          </w:p>
        </w:tc>
      </w:tr>
      <w:tr w:rsidR="00C70A87" w:rsidRPr="004A7892" w14:paraId="2F76DBCC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250" w14:textId="77777777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Applicability to different scenarios/conditions/ configurations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D776" w14:textId="531D44CF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and data set(s)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9FE2" w14:textId="24E5912B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data set(s)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8F05" w14:textId="15FEDB8A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data set(s)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9E8F" w14:textId="4E7557B6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data set(s)</w:t>
            </w:r>
          </w:p>
        </w:tc>
      </w:tr>
      <w:tr w:rsidR="0049076C" w:rsidRPr="004A7892" w14:paraId="79BB42B6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0B8" w14:textId="77777777" w:rsidR="0049076C" w:rsidRPr="004A7892" w:rsidRDefault="0049076C" w:rsidP="0049076C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Complexity of actual testing procedure for the ecosystem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B36" w14:textId="50DD96C3" w:rsidR="0049076C" w:rsidRPr="004A7892" w:rsidRDefault="0049076C" w:rsidP="0049076C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6F0" w14:textId="3BA868C9" w:rsidR="0049076C" w:rsidRPr="004A7892" w:rsidRDefault="0049076C" w:rsidP="0049076C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361" w14:textId="1705CD31" w:rsidR="0049076C" w:rsidRPr="004A7892" w:rsidRDefault="0049076C" w:rsidP="0049076C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  <w:lang w:eastAsia="ja-JP"/>
              </w:rPr>
              <w:t>Low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80F1" w14:textId="45A157B0" w:rsidR="0049076C" w:rsidRPr="004A7892" w:rsidRDefault="0049076C" w:rsidP="0049076C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Low</w:t>
            </w:r>
          </w:p>
        </w:tc>
      </w:tr>
      <w:tr w:rsidR="00C70A87" w:rsidRPr="004A7892" w14:paraId="275D1CC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C4D" w14:textId="566D8D7B" w:rsidR="00C70A87" w:rsidRPr="00C70A87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Friendly to </w:t>
            </w:r>
            <w:proofErr w:type="gramStart"/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STOA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(</w:t>
            </w:r>
            <w:proofErr w:type="gramEnd"/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state of the art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)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 model test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88C" w14:textId="0997EA53" w:rsidR="00C70A87" w:rsidRPr="00C70A87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2CC8" w14:textId="24053A63" w:rsidR="00C70A87" w:rsidRPr="00DD0B65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7CA" w14:textId="74F688FF" w:rsidR="00C70A87" w:rsidRPr="00DD0B65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B6FE" w14:textId="4F060703" w:rsidR="00C70A87" w:rsidRPr="00DD0B65" w:rsidRDefault="00F401BB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No]</w:t>
            </w:r>
          </w:p>
        </w:tc>
      </w:tr>
      <w:tr w:rsidR="00C70A87" w:rsidRPr="004A7892" w14:paraId="50A647E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F5B9" w14:textId="16C0377A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Whether model transfer/delivery is needed during the test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BC4" w14:textId="49F0BEE0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4DC" w14:textId="33D7611B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0C6" w14:textId="68B51875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880" w14:textId="06781D92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</w:tbl>
    <w:p w14:paraId="71864A38" w14:textId="77777777" w:rsidR="000555CF" w:rsidRPr="009345FB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P</w:t>
      </w:r>
      <w:r w:rsidRPr="00A469AF">
        <w:rPr>
          <w:rFonts w:eastAsia="等线"/>
          <w:b/>
          <w:lang w:val="en-US" w:eastAsia="zh-CN"/>
        </w:rPr>
        <w:t xml:space="preserve">ros and cons for different </w:t>
      </w:r>
      <w:r>
        <w:rPr>
          <w:rFonts w:eastAsia="等线"/>
          <w:b/>
          <w:lang w:val="en-US" w:eastAsia="zh-CN"/>
        </w:rPr>
        <w:t>options on test decoder are shown in table 1.</w:t>
      </w:r>
    </w:p>
    <w:p w14:paraId="23DF283B" w14:textId="77777777" w:rsidR="00596E93" w:rsidRPr="000555CF" w:rsidRDefault="00596E93" w:rsidP="009D48C4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</w:p>
    <w:p w14:paraId="0B3F5295" w14:textId="439B6CD5" w:rsidR="0051217C" w:rsidRDefault="00A2145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A2145F">
        <w:rPr>
          <w:rFonts w:eastAsia="等线"/>
          <w:lang w:val="en-US" w:eastAsia="zh-CN"/>
        </w:rPr>
        <w:t xml:space="preserve">In addition to the </w:t>
      </w:r>
      <w:r w:rsidR="004D2889">
        <w:rPr>
          <w:rFonts w:eastAsia="等线"/>
          <w:lang w:val="en-US" w:eastAsia="zh-CN"/>
        </w:rPr>
        <w:t>test</w:t>
      </w:r>
      <w:r>
        <w:rPr>
          <w:rFonts w:eastAsia="等线"/>
          <w:lang w:val="en-US" w:eastAsia="zh-CN"/>
        </w:rPr>
        <w:t xml:space="preserve"> model</w:t>
      </w:r>
      <w:r w:rsidRPr="00A2145F">
        <w:rPr>
          <w:rFonts w:eastAsia="等线"/>
          <w:lang w:val="en-US" w:eastAsia="zh-CN"/>
        </w:rPr>
        <w:t xml:space="preserve">, </w:t>
      </w:r>
      <w:r w:rsidR="008B7E2F">
        <w:rPr>
          <w:rFonts w:eastAsia="等线"/>
          <w:lang w:val="en-US" w:eastAsia="zh-CN"/>
        </w:rPr>
        <w:t xml:space="preserve">the dataset that used for </w:t>
      </w:r>
      <w:r w:rsidR="004D2889">
        <w:rPr>
          <w:rFonts w:eastAsia="等线"/>
          <w:lang w:val="en-US" w:eastAsia="zh-CN"/>
        </w:rPr>
        <w:t>test</w:t>
      </w:r>
      <w:r w:rsidR="008B7E2F">
        <w:rPr>
          <w:rFonts w:eastAsia="等线"/>
          <w:lang w:val="en-US" w:eastAsia="zh-CN"/>
        </w:rPr>
        <w:t xml:space="preserve"> model training</w:t>
      </w:r>
      <w:r w:rsidR="004D2889">
        <w:rPr>
          <w:rFonts w:eastAsia="等线"/>
          <w:lang w:val="en-US" w:eastAsia="zh-CN"/>
        </w:rPr>
        <w:t>/inference</w:t>
      </w:r>
      <w:r w:rsidR="008B7E2F">
        <w:rPr>
          <w:rFonts w:eastAsia="等线"/>
          <w:lang w:val="en-US" w:eastAsia="zh-CN"/>
        </w:rPr>
        <w:t xml:space="preserve"> need to be considered as well.</w:t>
      </w:r>
      <w:r w:rsidR="008B7E2F">
        <w:rPr>
          <w:rFonts w:eastAsia="等线" w:hint="eastAsia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>O</w:t>
      </w:r>
      <w:r w:rsidRPr="00A2145F">
        <w:rPr>
          <w:rFonts w:eastAsia="等线"/>
          <w:lang w:val="en-US" w:eastAsia="zh-CN"/>
        </w:rPr>
        <w:t>ptions</w:t>
      </w:r>
      <w:r>
        <w:rPr>
          <w:rFonts w:eastAsia="等线"/>
          <w:lang w:val="en-US" w:eastAsia="zh-CN"/>
        </w:rPr>
        <w:t xml:space="preserve"> are listed below</w:t>
      </w:r>
      <w:r w:rsidRPr="00A2145F">
        <w:rPr>
          <w:rFonts w:eastAsia="等线"/>
          <w:lang w:val="en-US" w:eastAsia="zh-CN"/>
        </w:rPr>
        <w:t>:</w:t>
      </w:r>
    </w:p>
    <w:p w14:paraId="174FC9D1" w14:textId="63BDC129" w:rsidR="009F5756" w:rsidRPr="008C27D4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bCs/>
          <w:lang w:eastAsia="zh-CN"/>
        </w:rPr>
      </w:pPr>
      <w:r w:rsidRPr="008B7E2F">
        <w:rPr>
          <w:rFonts w:eastAsia="等线" w:hint="eastAsia"/>
          <w:bCs/>
          <w:lang w:val="en-US" w:eastAsia="zh-CN"/>
        </w:rPr>
        <w:t>Option1</w:t>
      </w:r>
      <w:r w:rsidR="000C1BDA">
        <w:rPr>
          <w:rFonts w:eastAsia="等线" w:hint="eastAsia"/>
          <w:bCs/>
          <w:lang w:val="en-US" w:eastAsia="zh-CN"/>
        </w:rPr>
        <w:t>:</w:t>
      </w:r>
      <w:r w:rsidR="008C27D4">
        <w:rPr>
          <w:rFonts w:eastAsia="等线"/>
          <w:bCs/>
          <w:lang w:val="en-US" w:eastAsia="zh-CN"/>
        </w:rPr>
        <w:t xml:space="preserve"> </w:t>
      </w:r>
      <w:r w:rsidR="008C27D4" w:rsidRPr="008C27D4">
        <w:rPr>
          <w:rFonts w:eastAsia="等线"/>
          <w:bCs/>
          <w:lang w:val="en-US" w:eastAsia="zh-CN"/>
        </w:rPr>
        <w:t xml:space="preserve">Dataset based on TR 38.901, e.g. </w:t>
      </w:r>
      <w:proofErr w:type="spellStart"/>
      <w:r w:rsidR="008C27D4" w:rsidRPr="008C27D4">
        <w:rPr>
          <w:rFonts w:eastAsia="等线"/>
          <w:bCs/>
          <w:lang w:val="en-US" w:eastAsia="zh-CN"/>
        </w:rPr>
        <w:t>UMa</w:t>
      </w:r>
      <w:proofErr w:type="spellEnd"/>
      <w:r w:rsidR="008C27D4" w:rsidRPr="008C27D4">
        <w:rPr>
          <w:rFonts w:eastAsia="等线"/>
          <w:bCs/>
          <w:lang w:val="en-US" w:eastAsia="zh-CN"/>
        </w:rPr>
        <w:t xml:space="preserve"> channel, </w:t>
      </w:r>
      <w:proofErr w:type="spellStart"/>
      <w:r w:rsidR="008C27D4" w:rsidRPr="008C27D4">
        <w:rPr>
          <w:rFonts w:eastAsia="等线"/>
          <w:bCs/>
          <w:lang w:val="en-US" w:eastAsia="zh-CN"/>
        </w:rPr>
        <w:t>UMi</w:t>
      </w:r>
      <w:proofErr w:type="spellEnd"/>
      <w:r w:rsidR="008C27D4" w:rsidRPr="008C27D4">
        <w:rPr>
          <w:rFonts w:eastAsia="等线"/>
          <w:bCs/>
          <w:lang w:val="en-US" w:eastAsia="zh-CN"/>
        </w:rPr>
        <w:t xml:space="preserve"> channel, CDL channel, “legacy approach”.</w:t>
      </w:r>
    </w:p>
    <w:p w14:paraId="03834E3A" w14:textId="2E776560" w:rsidR="000C1BDA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8B7E2F">
        <w:rPr>
          <w:rFonts w:eastAsia="等线" w:hint="eastAsia"/>
          <w:lang w:val="en-US" w:eastAsia="zh-CN"/>
        </w:rPr>
        <w:t>Option</w:t>
      </w:r>
      <w:r w:rsidR="007138E8">
        <w:rPr>
          <w:rFonts w:eastAsia="等线"/>
          <w:lang w:val="en-US" w:eastAsia="zh-CN"/>
        </w:rPr>
        <w:t>2</w:t>
      </w:r>
      <w:r w:rsidR="000C1BDA">
        <w:rPr>
          <w:rFonts w:eastAsia="等线" w:hint="eastAsia"/>
          <w:lang w:val="en-US" w:eastAsia="zh-CN"/>
        </w:rPr>
        <w:t>:</w:t>
      </w:r>
      <w:r w:rsidR="000C1BDA">
        <w:rPr>
          <w:rFonts w:eastAsia="等线"/>
          <w:lang w:val="en-US" w:eastAsia="zh-CN"/>
        </w:rPr>
        <w:t xml:space="preserve"> </w:t>
      </w:r>
      <w:r w:rsidRPr="008B7E2F">
        <w:rPr>
          <w:rFonts w:eastAsia="等线" w:hint="eastAsia"/>
          <w:lang w:val="en-US" w:eastAsia="zh-CN"/>
        </w:rPr>
        <w:t>Field dataset</w:t>
      </w:r>
    </w:p>
    <w:p w14:paraId="774C0053" w14:textId="77777777" w:rsidR="002A1A5F" w:rsidRDefault="007138E8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RAN1</w:t>
      </w:r>
      <w:r w:rsidR="0069689A">
        <w:rPr>
          <w:rFonts w:eastAsia="等线"/>
          <w:lang w:val="en-US" w:eastAsia="zh-CN"/>
        </w:rPr>
        <w:t>, option1(data set based on TR 38.901) is utilized by companies to propose their evaluation results.</w:t>
      </w:r>
      <w:r w:rsidR="0069689A">
        <w:rPr>
          <w:rFonts w:eastAsia="等线" w:hint="eastAsia"/>
          <w:lang w:val="en-US" w:eastAsia="zh-CN"/>
        </w:rPr>
        <w:t xml:space="preserve"> </w:t>
      </w:r>
      <w:r w:rsidRPr="007138E8">
        <w:rPr>
          <w:rFonts w:eastAsia="等线"/>
          <w:lang w:val="en-US" w:eastAsia="zh-CN"/>
        </w:rPr>
        <w:t>For example, in CSI case</w:t>
      </w:r>
      <w:r w:rsidR="0069689A">
        <w:rPr>
          <w:rFonts w:eastAsia="等线"/>
          <w:lang w:val="en-US" w:eastAsia="zh-CN"/>
        </w:rPr>
        <w:t>s</w:t>
      </w:r>
      <w:r w:rsidRPr="007138E8">
        <w:rPr>
          <w:rFonts w:eastAsia="等线"/>
          <w:lang w:val="en-US" w:eastAsia="zh-CN"/>
        </w:rPr>
        <w:t xml:space="preserve">, the </w:t>
      </w:r>
      <w:proofErr w:type="spellStart"/>
      <w:r w:rsidRPr="007138E8">
        <w:rPr>
          <w:rFonts w:eastAsia="等线"/>
          <w:lang w:val="en-US" w:eastAsia="zh-CN"/>
        </w:rPr>
        <w:t>UMa</w:t>
      </w:r>
      <w:proofErr w:type="spellEnd"/>
      <w:r w:rsidRPr="007138E8">
        <w:rPr>
          <w:rFonts w:eastAsia="等线"/>
          <w:lang w:val="en-US" w:eastAsia="zh-CN"/>
        </w:rPr>
        <w:t xml:space="preserve"> channel model based on </w:t>
      </w:r>
      <w:r w:rsidR="0069689A">
        <w:rPr>
          <w:rFonts w:eastAsia="等线"/>
          <w:lang w:val="en-US" w:eastAsia="zh-CN"/>
        </w:rPr>
        <w:t xml:space="preserve">TR </w:t>
      </w:r>
      <w:r w:rsidRPr="007138E8">
        <w:rPr>
          <w:rFonts w:eastAsia="等线"/>
          <w:lang w:val="en-US" w:eastAsia="zh-CN"/>
        </w:rPr>
        <w:t xml:space="preserve">38.901 is the data source for </w:t>
      </w:r>
      <w:r w:rsidR="0069689A">
        <w:rPr>
          <w:rFonts w:eastAsia="等线"/>
          <w:lang w:val="en-US" w:eastAsia="zh-CN"/>
        </w:rPr>
        <w:t>training and testing</w:t>
      </w:r>
      <w:r w:rsidRPr="007138E8">
        <w:rPr>
          <w:rFonts w:eastAsia="等线"/>
          <w:lang w:val="en-US" w:eastAsia="zh-CN"/>
        </w:rPr>
        <w:t xml:space="preserve">. </w:t>
      </w:r>
      <w:r w:rsidR="0069689A">
        <w:rPr>
          <w:rFonts w:eastAsia="等线"/>
          <w:lang w:val="en-US" w:eastAsia="zh-CN"/>
        </w:rPr>
        <w:t>As f</w:t>
      </w:r>
      <w:r w:rsidRPr="007138E8">
        <w:rPr>
          <w:rFonts w:eastAsia="等线"/>
          <w:lang w:val="en-US" w:eastAsia="zh-CN"/>
        </w:rPr>
        <w:t xml:space="preserve">or </w:t>
      </w:r>
      <w:r w:rsidR="0069689A">
        <w:rPr>
          <w:rFonts w:eastAsia="等线"/>
          <w:lang w:val="en-US" w:eastAsia="zh-CN"/>
        </w:rPr>
        <w:t xml:space="preserve">the </w:t>
      </w:r>
      <w:r w:rsidRPr="007138E8">
        <w:rPr>
          <w:rFonts w:eastAsia="等线"/>
          <w:lang w:val="en-US" w:eastAsia="zh-CN"/>
        </w:rPr>
        <w:t>field data, compan</w:t>
      </w:r>
      <w:r w:rsidR="0069689A">
        <w:rPr>
          <w:rFonts w:eastAsia="等线"/>
          <w:lang w:val="en-US" w:eastAsia="zh-CN"/>
        </w:rPr>
        <w:t>ies</w:t>
      </w:r>
      <w:r w:rsidRPr="007138E8">
        <w:rPr>
          <w:rFonts w:eastAsia="等线"/>
          <w:lang w:val="en-US" w:eastAsia="zh-CN"/>
        </w:rPr>
        <w:t xml:space="preserve"> can optionally provide their results</w:t>
      </w:r>
      <w:r w:rsidR="00DB68B5">
        <w:rPr>
          <w:rFonts w:eastAsia="等线"/>
          <w:lang w:val="en-US" w:eastAsia="zh-CN"/>
        </w:rPr>
        <w:t xml:space="preserve"> based on it</w:t>
      </w:r>
      <w:r w:rsidRPr="007138E8">
        <w:rPr>
          <w:rFonts w:eastAsia="等线"/>
          <w:lang w:val="en-US" w:eastAsia="zh-CN"/>
        </w:rPr>
        <w:t xml:space="preserve">. </w:t>
      </w:r>
    </w:p>
    <w:p w14:paraId="7DDB44E0" w14:textId="20A28780" w:rsidR="002A1A5F" w:rsidRDefault="0069689A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</w:t>
      </w:r>
      <w:r w:rsidR="007138E8" w:rsidRPr="007138E8">
        <w:rPr>
          <w:rFonts w:eastAsia="等线"/>
          <w:lang w:val="en-US" w:eastAsia="zh-CN"/>
        </w:rPr>
        <w:t xml:space="preserve">RAN4, especially for </w:t>
      </w:r>
      <w:r w:rsidR="00DB68B5">
        <w:rPr>
          <w:rFonts w:eastAsia="等线"/>
          <w:lang w:val="en-US" w:eastAsia="zh-CN"/>
        </w:rPr>
        <w:t xml:space="preserve">the </w:t>
      </w:r>
      <w:r w:rsidR="00DB68B5" w:rsidRPr="007138E8">
        <w:rPr>
          <w:rFonts w:eastAsia="等线"/>
          <w:lang w:val="en-US" w:eastAsia="zh-CN"/>
        </w:rPr>
        <w:t xml:space="preserve">construction </w:t>
      </w:r>
      <w:r w:rsidR="00DB68B5">
        <w:rPr>
          <w:rFonts w:eastAsia="等线"/>
          <w:lang w:val="en-US" w:eastAsia="zh-CN"/>
        </w:rPr>
        <w:t xml:space="preserve">of </w:t>
      </w:r>
      <w:r w:rsidR="004D2889">
        <w:rPr>
          <w:rFonts w:eastAsia="等线"/>
          <w:lang w:val="en-US" w:eastAsia="zh-CN"/>
        </w:rPr>
        <w:t>test</w:t>
      </w:r>
      <w:r w:rsidR="007138E8" w:rsidRPr="007138E8">
        <w:rPr>
          <w:rFonts w:eastAsia="等线"/>
          <w:lang w:val="en-US" w:eastAsia="zh-CN"/>
        </w:rPr>
        <w:t xml:space="preserve"> model</w:t>
      </w:r>
      <w:r w:rsidR="00DB68B5">
        <w:rPr>
          <w:rFonts w:eastAsia="等线"/>
          <w:lang w:val="en-US" w:eastAsia="zh-CN"/>
        </w:rPr>
        <w:t>s</w:t>
      </w:r>
      <w:r w:rsidR="002A1A5F">
        <w:rPr>
          <w:rFonts w:eastAsia="等线"/>
          <w:lang w:val="en-US" w:eastAsia="zh-CN"/>
        </w:rPr>
        <w:t xml:space="preserve"> and tests</w:t>
      </w:r>
      <w:r w:rsidR="007138E8" w:rsidRPr="007138E8">
        <w:rPr>
          <w:rFonts w:eastAsia="等线"/>
          <w:lang w:val="en-US" w:eastAsia="zh-CN"/>
        </w:rPr>
        <w:t xml:space="preserve">, </w:t>
      </w:r>
      <w:r w:rsidRPr="0069689A">
        <w:rPr>
          <w:rFonts w:eastAsia="等线"/>
          <w:lang w:val="en-US" w:eastAsia="zh-CN"/>
        </w:rPr>
        <w:t xml:space="preserve">evaluation </w:t>
      </w:r>
      <w:r>
        <w:rPr>
          <w:rFonts w:eastAsia="等线"/>
          <w:lang w:val="en-US" w:eastAsia="zh-CN"/>
        </w:rPr>
        <w:t>assumptions</w:t>
      </w:r>
      <w:r w:rsidRPr="0069689A">
        <w:rPr>
          <w:rFonts w:eastAsia="等线"/>
          <w:lang w:val="en-US" w:eastAsia="zh-CN"/>
        </w:rPr>
        <w:t xml:space="preserve"> </w:t>
      </w:r>
      <w:r w:rsidR="002A1A5F">
        <w:rPr>
          <w:rFonts w:eastAsia="等线"/>
          <w:lang w:val="en-US" w:eastAsia="zh-CN"/>
        </w:rPr>
        <w:t>in</w:t>
      </w:r>
      <w:r w:rsidRPr="0069689A">
        <w:rPr>
          <w:rFonts w:eastAsia="等线"/>
          <w:lang w:val="en-US" w:eastAsia="zh-CN"/>
        </w:rPr>
        <w:t xml:space="preserve"> RAN1 can be considered</w:t>
      </w:r>
      <w:r>
        <w:rPr>
          <w:rFonts w:eastAsia="等线"/>
          <w:lang w:val="en-US" w:eastAsia="zh-CN"/>
        </w:rPr>
        <w:t xml:space="preserve">. </w:t>
      </w:r>
      <w:r w:rsidRPr="0069689A">
        <w:rPr>
          <w:rFonts w:eastAsia="等线"/>
          <w:lang w:val="en-US" w:eastAsia="zh-CN"/>
        </w:rPr>
        <w:t>Data</w:t>
      </w:r>
      <w:r w:rsidR="00DB68B5">
        <w:rPr>
          <w:rFonts w:eastAsia="等线"/>
          <w:lang w:val="en-US" w:eastAsia="zh-CN"/>
        </w:rPr>
        <w:t xml:space="preserve"> sets</w:t>
      </w:r>
      <w:r w:rsidRPr="0069689A">
        <w:rPr>
          <w:rFonts w:eastAsia="等线"/>
          <w:lang w:val="en-US" w:eastAsia="zh-CN"/>
        </w:rPr>
        <w:t xml:space="preserve"> based on TR 38.901 can be </w:t>
      </w:r>
      <w:r w:rsidR="002A1A5F">
        <w:rPr>
          <w:rFonts w:eastAsia="等线"/>
          <w:lang w:val="en-US" w:eastAsia="zh-CN"/>
        </w:rPr>
        <w:t>utilized as the starting point</w:t>
      </w:r>
      <w:r w:rsidRPr="0069689A">
        <w:rPr>
          <w:rFonts w:eastAsia="等线"/>
          <w:lang w:val="en-US" w:eastAsia="zh-CN"/>
        </w:rPr>
        <w:t>.</w:t>
      </w:r>
    </w:p>
    <w:p w14:paraId="31D9C3FD" w14:textId="01784E11" w:rsidR="000C1BDA" w:rsidRDefault="008B7E2F" w:rsidP="008B7E2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542B23"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="008C27D4" w:rsidRPr="008C27D4">
        <w:rPr>
          <w:rFonts w:eastAsia="等线"/>
          <w:b/>
          <w:lang w:val="en-US" w:eastAsia="zh-CN"/>
        </w:rPr>
        <w:t xml:space="preserve">Dataset based on TR 38.901, e.g. </w:t>
      </w:r>
      <w:proofErr w:type="spellStart"/>
      <w:r w:rsidR="008C27D4" w:rsidRPr="008C27D4">
        <w:rPr>
          <w:rFonts w:eastAsia="等线"/>
          <w:b/>
          <w:lang w:val="en-US" w:eastAsia="zh-CN"/>
        </w:rPr>
        <w:t>UMa</w:t>
      </w:r>
      <w:proofErr w:type="spellEnd"/>
      <w:r w:rsidR="008C27D4" w:rsidRPr="008C27D4">
        <w:rPr>
          <w:rFonts w:eastAsia="等线"/>
          <w:b/>
          <w:lang w:val="en-US" w:eastAsia="zh-CN"/>
        </w:rPr>
        <w:t xml:space="preserve"> channel, </w:t>
      </w:r>
      <w:proofErr w:type="spellStart"/>
      <w:r w:rsidR="008C27D4" w:rsidRPr="008C27D4">
        <w:rPr>
          <w:rFonts w:eastAsia="等线"/>
          <w:b/>
          <w:lang w:val="en-US" w:eastAsia="zh-CN"/>
        </w:rPr>
        <w:t>UMi</w:t>
      </w:r>
      <w:proofErr w:type="spellEnd"/>
      <w:r w:rsidR="008C27D4" w:rsidRPr="008C27D4">
        <w:rPr>
          <w:rFonts w:eastAsia="等线"/>
          <w:b/>
          <w:lang w:val="en-US" w:eastAsia="zh-CN"/>
        </w:rPr>
        <w:t xml:space="preserve"> channel, CDL channel, “legacy approach”, </w:t>
      </w:r>
      <w:r w:rsidR="008C27D4">
        <w:rPr>
          <w:rFonts w:eastAsia="等线"/>
          <w:b/>
          <w:lang w:val="en-US" w:eastAsia="zh-CN"/>
        </w:rPr>
        <w:t>should be considered in RAN4.</w:t>
      </w:r>
    </w:p>
    <w:p w14:paraId="3951B086" w14:textId="26FD2E48" w:rsidR="00085390" w:rsidRDefault="008B7E2F" w:rsidP="00085390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Regarding the </w:t>
      </w:r>
      <w:r w:rsidR="00A2145F">
        <w:rPr>
          <w:rFonts w:eastAsia="等线"/>
          <w:lang w:val="en-US" w:eastAsia="zh-CN"/>
        </w:rPr>
        <w:t>t</w:t>
      </w:r>
      <w:r w:rsidR="00A2145F" w:rsidRPr="00C2069A">
        <w:rPr>
          <w:rFonts w:eastAsia="等线"/>
          <w:lang w:val="en-US" w:eastAsia="zh-CN"/>
        </w:rPr>
        <w:t xml:space="preserve">estability </w:t>
      </w:r>
      <w:r>
        <w:rPr>
          <w:rFonts w:eastAsia="等线"/>
          <w:lang w:val="en-US" w:eastAsia="zh-CN"/>
        </w:rPr>
        <w:t>of AI/ML features</w:t>
      </w:r>
      <w:r w:rsidR="00A2145F">
        <w:rPr>
          <w:rFonts w:eastAsia="等线"/>
          <w:lang w:val="en-US" w:eastAsia="zh-CN"/>
        </w:rPr>
        <w:t>, different AI/ML capabilities should be considered</w:t>
      </w:r>
      <w:r w:rsidR="000F1C3F">
        <w:rPr>
          <w:rFonts w:eastAsia="等线"/>
          <w:lang w:val="en-US" w:eastAsia="zh-CN"/>
        </w:rPr>
        <w:t>,</w:t>
      </w:r>
      <w:r w:rsidR="00085390">
        <w:rPr>
          <w:rFonts w:eastAsia="等线"/>
          <w:lang w:val="en-US" w:eastAsia="zh-CN"/>
        </w:rPr>
        <w:t xml:space="preserve"> e.g. </w:t>
      </w:r>
      <w:r w:rsidR="00085390" w:rsidRPr="00A2145F">
        <w:rPr>
          <w:rFonts w:eastAsia="等线"/>
          <w:lang w:val="en-US" w:eastAsia="zh-CN"/>
        </w:rPr>
        <w:t xml:space="preserve">capabilities that support different use cases,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scenarios</w:t>
      </w:r>
      <w:r w:rsidR="000F1C3F">
        <w:rPr>
          <w:rFonts w:eastAsia="等线"/>
          <w:lang w:val="en-US" w:eastAsia="zh-CN"/>
        </w:rPr>
        <w:t xml:space="preserve"> and</w:t>
      </w:r>
      <w:r w:rsidR="00085390" w:rsidRPr="00A2145F">
        <w:rPr>
          <w:rFonts w:eastAsia="等线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models</w:t>
      </w:r>
      <w:r w:rsidR="00085390">
        <w:rPr>
          <w:rFonts w:eastAsia="等线"/>
          <w:lang w:val="en-US" w:eastAsia="zh-CN"/>
        </w:rPr>
        <w:t>.</w:t>
      </w:r>
      <w:r w:rsidR="00085390">
        <w:rPr>
          <w:rFonts w:eastAsia="等线" w:hint="eastAsia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>I</w:t>
      </w:r>
      <w:r w:rsidR="00085390" w:rsidRPr="00A2145F">
        <w:rPr>
          <w:rFonts w:eastAsia="等线"/>
          <w:lang w:val="en-US" w:eastAsia="zh-CN"/>
        </w:rPr>
        <w:t>n RAN4</w:t>
      </w:r>
      <w:r w:rsidR="000F1C3F">
        <w:rPr>
          <w:rFonts w:eastAsia="等线"/>
          <w:lang w:val="en-US" w:eastAsia="zh-CN"/>
        </w:rPr>
        <w:t xml:space="preserve"> AI/ML tests</w:t>
      </w:r>
      <w:r w:rsidR="00085390" w:rsidRPr="00A2145F">
        <w:rPr>
          <w:rFonts w:eastAsia="等线"/>
          <w:lang w:val="en-US" w:eastAsia="zh-CN"/>
        </w:rPr>
        <w:t xml:space="preserve">, following aspects need to be </w:t>
      </w:r>
      <w:r w:rsidR="000F1C3F">
        <w:rPr>
          <w:rFonts w:eastAsia="等线"/>
          <w:lang w:val="en-US" w:eastAsia="zh-CN"/>
        </w:rPr>
        <w:t>considered</w:t>
      </w:r>
      <w:r w:rsidR="00085390" w:rsidRPr="00A2145F">
        <w:rPr>
          <w:rFonts w:eastAsia="等线"/>
          <w:lang w:val="en-US" w:eastAsia="zh-CN"/>
        </w:rPr>
        <w:t>:</w:t>
      </w:r>
    </w:p>
    <w:p w14:paraId="0DEDCB7E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basic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and corresponding testing metrics</w:t>
      </w:r>
    </w:p>
    <w:p w14:paraId="76A446D6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different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levels and different testing </w:t>
      </w:r>
      <w:r w:rsidRPr="008B7E2F">
        <w:rPr>
          <w:rFonts w:eastAsia="等线"/>
          <w:bCs/>
          <w:lang w:val="en-US" w:eastAsia="zh-CN"/>
        </w:rPr>
        <w:t>m</w:t>
      </w:r>
      <w:r>
        <w:rPr>
          <w:rFonts w:eastAsia="等线"/>
          <w:bCs/>
          <w:lang w:val="en-US" w:eastAsia="zh-CN"/>
        </w:rPr>
        <w:t>e</w:t>
      </w:r>
      <w:r w:rsidRPr="008B7E2F">
        <w:rPr>
          <w:rFonts w:eastAsia="等线"/>
          <w:bCs/>
          <w:lang w:val="en-US" w:eastAsia="zh-CN"/>
        </w:rPr>
        <w:t>tric</w:t>
      </w:r>
      <w:r>
        <w:rPr>
          <w:rFonts w:eastAsia="等线"/>
          <w:bCs/>
          <w:lang w:val="en-US" w:eastAsia="zh-CN"/>
        </w:rPr>
        <w:t>s</w:t>
      </w:r>
      <w:r w:rsidRPr="008B7E2F">
        <w:rPr>
          <w:rFonts w:eastAsia="等线"/>
          <w:bCs/>
          <w:lang w:val="en-US" w:eastAsia="zh-CN"/>
        </w:rPr>
        <w:t xml:space="preserve"> </w:t>
      </w:r>
      <w:r w:rsidR="00A32300">
        <w:rPr>
          <w:rFonts w:eastAsia="等线"/>
          <w:bCs/>
          <w:lang w:val="en-US" w:eastAsia="zh-CN"/>
        </w:rPr>
        <w:t>for</w:t>
      </w:r>
      <w:r w:rsidR="00164A17" w:rsidRPr="008B7E2F">
        <w:rPr>
          <w:rFonts w:eastAsia="等线"/>
          <w:bCs/>
          <w:lang w:val="en-US" w:eastAsia="zh-CN"/>
        </w:rPr>
        <w:t xml:space="preserve"> different levels</w:t>
      </w:r>
    </w:p>
    <w:p w14:paraId="173E6413" w14:textId="77777777" w:rsidR="00A2145F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A32300">
        <w:rPr>
          <w:rFonts w:eastAsia="等线"/>
          <w:bCs/>
          <w:lang w:val="en-US" w:eastAsia="zh-CN"/>
        </w:rPr>
        <w:t>D</w:t>
      </w:r>
      <w:r w:rsidR="00164A17" w:rsidRPr="008B7E2F">
        <w:rPr>
          <w:rFonts w:eastAsia="等线"/>
          <w:bCs/>
          <w:lang w:val="en-US" w:eastAsia="zh-CN"/>
        </w:rPr>
        <w:t>ynamic AI</w:t>
      </w:r>
      <w:r w:rsidR="00A32300"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capabilities (e.g. AI capability being influenced by computing resources, transmission resources, and storage resources)</w:t>
      </w:r>
    </w:p>
    <w:p w14:paraId="4F91E8C5" w14:textId="3AFC7098" w:rsidR="00A32300" w:rsidRDefault="00A32300" w:rsidP="00A32300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542B23"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2B9BAC6D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0E32A9CB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48A87C34" w14:textId="77777777" w:rsidR="00A2145F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02B1BE39" w14:textId="77777777" w:rsidR="00DB51CB" w:rsidRPr="00F4671C" w:rsidRDefault="00DB51CB" w:rsidP="00DB51CB">
      <w:pPr>
        <w:pStyle w:val="af6"/>
        <w:spacing w:beforeLines="20" w:before="48" w:afterLines="20" w:after="48"/>
        <w:ind w:left="1838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77DB3053" w14:textId="77777777" w:rsidR="00DB51CB" w:rsidRPr="00647896" w:rsidRDefault="00DB51CB" w:rsidP="00DB51CB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Conclusions</w:t>
      </w:r>
    </w:p>
    <w:p w14:paraId="2ED9D305" w14:textId="77777777" w:rsidR="00DB51CB" w:rsidRPr="000B2BD7" w:rsidRDefault="00DB51CB" w:rsidP="00DB51CB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647896">
        <w:rPr>
          <w:rFonts w:eastAsia="Batang"/>
          <w:kern w:val="2"/>
          <w:lang w:val="en-US" w:eastAsia="ko-KR"/>
        </w:rPr>
        <w:t xml:space="preserve">In this contribution, </w:t>
      </w:r>
      <w:r>
        <w:rPr>
          <w:rFonts w:eastAsia="Batang"/>
          <w:kern w:val="2"/>
          <w:lang w:val="en-US" w:eastAsia="ko-KR"/>
        </w:rPr>
        <w:t xml:space="preserve">we discussed the </w:t>
      </w:r>
      <w:r w:rsidRPr="00647896">
        <w:rPr>
          <w:rFonts w:eastAsia="等线"/>
          <w:lang w:eastAsia="zh-CN"/>
        </w:rPr>
        <w:t xml:space="preserve">Rel-18 </w:t>
      </w:r>
      <w:bookmarkStart w:id="6" w:name="_Hlk125811723"/>
      <w:r>
        <w:rPr>
          <w:rFonts w:eastAsia="Batang"/>
        </w:rPr>
        <w:t>AI/ML</w:t>
      </w:r>
      <w:bookmarkEnd w:id="6"/>
      <w:r w:rsidRPr="00647896">
        <w:rPr>
          <w:rFonts w:eastAsia="等线"/>
          <w:lang w:eastAsia="zh-CN"/>
        </w:rPr>
        <w:t xml:space="preserve"> impacts to RAN4 and got following proposals</w:t>
      </w:r>
    </w:p>
    <w:p w14:paraId="65B80171" w14:textId="77777777" w:rsidR="00542B23" w:rsidRDefault="00542B23" w:rsidP="00542B23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>
        <w:rPr>
          <w:rFonts w:eastAsia="等线" w:hint="eastAsia"/>
          <w:b/>
          <w:lang w:val="en-US" w:eastAsia="zh-CN"/>
        </w:rPr>
        <w:t>test</w:t>
      </w:r>
      <w:r>
        <w:rPr>
          <w:rFonts w:eastAsia="等线"/>
          <w:b/>
          <w:lang w:val="en-US" w:eastAsia="zh-CN"/>
        </w:rPr>
        <w:t xml:space="preserve"> encoder(s) </w:t>
      </w:r>
      <w:r w:rsidRPr="00A5601D">
        <w:rPr>
          <w:rFonts w:eastAsia="等线"/>
          <w:b/>
          <w:lang w:val="en-US" w:eastAsia="zh-CN"/>
        </w:rPr>
        <w:t xml:space="preserve">to collaborate with </w:t>
      </w:r>
      <w:proofErr w:type="gramStart"/>
      <w:r w:rsidRPr="00A5601D">
        <w:rPr>
          <w:rFonts w:eastAsia="等线"/>
          <w:b/>
          <w:lang w:val="en-US" w:eastAsia="zh-CN"/>
        </w:rPr>
        <w:t xml:space="preserve">the </w:t>
      </w:r>
      <w:r>
        <w:rPr>
          <w:rFonts w:eastAsia="等线"/>
          <w:b/>
          <w:lang w:val="en-US" w:eastAsia="zh-CN"/>
        </w:rPr>
        <w:t xml:space="preserve"> NW</w:t>
      </w:r>
      <w:proofErr w:type="gramEnd"/>
      <w:r>
        <w:rPr>
          <w:rFonts w:eastAsia="等线"/>
          <w:b/>
          <w:lang w:val="en-US" w:eastAsia="zh-CN"/>
        </w:rPr>
        <w:t xml:space="preserve"> decoder under </w:t>
      </w:r>
      <w:r w:rsidRPr="00A5601D">
        <w:rPr>
          <w:rFonts w:eastAsia="等线"/>
          <w:b/>
          <w:lang w:val="en-US" w:eastAsia="zh-CN"/>
        </w:rPr>
        <w:t>test.</w:t>
      </w:r>
    </w:p>
    <w:p w14:paraId="5F1C35EC" w14:textId="77777777" w:rsidR="00542B23" w:rsidRDefault="00542B23" w:rsidP="00542B23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>
        <w:rPr>
          <w:rFonts w:eastAsia="等线"/>
          <w:b/>
          <w:lang w:val="en-US" w:eastAsia="zh-CN"/>
        </w:rPr>
        <w:t>test</w:t>
      </w:r>
      <w:r w:rsidRPr="00A5601D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>
        <w:rPr>
          <w:rFonts w:eastAsia="等线"/>
          <w:b/>
          <w:lang w:val="en-US" w:eastAsia="zh-CN"/>
        </w:rPr>
        <w:t>UE encoder</w:t>
      </w:r>
      <w:r w:rsidRPr="00A5601D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under test.</w:t>
      </w:r>
    </w:p>
    <w:p w14:paraId="0494287C" w14:textId="6730ABF5" w:rsidR="000555CF" w:rsidRPr="009345FB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lastRenderedPageBreak/>
        <w:t>Observation 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P</w:t>
      </w:r>
      <w:r w:rsidRPr="00A469AF">
        <w:rPr>
          <w:rFonts w:eastAsia="等线"/>
          <w:b/>
          <w:lang w:val="en-US" w:eastAsia="zh-CN"/>
        </w:rPr>
        <w:t xml:space="preserve">ros and cons for different </w:t>
      </w:r>
      <w:r>
        <w:rPr>
          <w:rFonts w:eastAsia="等线"/>
          <w:b/>
          <w:lang w:val="en-US" w:eastAsia="zh-CN"/>
        </w:rPr>
        <w:t>options on test decoder are shown in table 1.</w:t>
      </w:r>
    </w:p>
    <w:p w14:paraId="2A474B3F" w14:textId="0C0B32A8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542B23"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8C27D4">
        <w:rPr>
          <w:rFonts w:eastAsia="等线"/>
          <w:b/>
          <w:lang w:val="en-US" w:eastAsia="zh-CN"/>
        </w:rPr>
        <w:t xml:space="preserve">Dataset based on TR 38.901, e.g. </w:t>
      </w:r>
      <w:proofErr w:type="spellStart"/>
      <w:r w:rsidRPr="008C27D4">
        <w:rPr>
          <w:rFonts w:eastAsia="等线"/>
          <w:b/>
          <w:lang w:val="en-US" w:eastAsia="zh-CN"/>
        </w:rPr>
        <w:t>UMa</w:t>
      </w:r>
      <w:proofErr w:type="spellEnd"/>
      <w:r w:rsidRPr="008C27D4">
        <w:rPr>
          <w:rFonts w:eastAsia="等线"/>
          <w:b/>
          <w:lang w:val="en-US" w:eastAsia="zh-CN"/>
        </w:rPr>
        <w:t xml:space="preserve"> channel, </w:t>
      </w:r>
      <w:proofErr w:type="spellStart"/>
      <w:r w:rsidRPr="008C27D4">
        <w:rPr>
          <w:rFonts w:eastAsia="等线"/>
          <w:b/>
          <w:lang w:val="en-US" w:eastAsia="zh-CN"/>
        </w:rPr>
        <w:t>UMi</w:t>
      </w:r>
      <w:proofErr w:type="spellEnd"/>
      <w:r w:rsidRPr="008C27D4">
        <w:rPr>
          <w:rFonts w:eastAsia="等线"/>
          <w:b/>
          <w:lang w:val="en-US" w:eastAsia="zh-CN"/>
        </w:rPr>
        <w:t xml:space="preserve"> channel, CDL channel, “legacy approach”, </w:t>
      </w:r>
      <w:r>
        <w:rPr>
          <w:rFonts w:eastAsia="等线"/>
          <w:b/>
          <w:lang w:val="en-US" w:eastAsia="zh-CN"/>
        </w:rPr>
        <w:t>should be considered in RAN4.</w:t>
      </w:r>
    </w:p>
    <w:p w14:paraId="0C1E75A6" w14:textId="17289C91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542B23"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079418E8" w14:textId="77777777" w:rsidR="000555CF" w:rsidRPr="00A32300" w:rsidRDefault="000555CF" w:rsidP="000555CF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578C2737" w14:textId="77777777" w:rsidR="000555CF" w:rsidRPr="00A32300" w:rsidRDefault="000555CF" w:rsidP="000555CF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36C945E4" w14:textId="77777777" w:rsidR="000555CF" w:rsidRDefault="000555CF" w:rsidP="000555CF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1151067C" w14:textId="77777777" w:rsidR="00DB68B5" w:rsidRPr="00DB68B5" w:rsidRDefault="00DB68B5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</w:p>
    <w:p w14:paraId="6C728F8C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References</w:t>
      </w:r>
    </w:p>
    <w:bookmarkEnd w:id="2"/>
    <w:p w14:paraId="01F9D929" w14:textId="77777777" w:rsidR="00CE2D9C" w:rsidRPr="00CE2D9C" w:rsidRDefault="00CE2D9C" w:rsidP="00CE2D9C">
      <w:pPr>
        <w:numPr>
          <w:ilvl w:val="0"/>
          <w:numId w:val="2"/>
        </w:numPr>
        <w:spacing w:after="0"/>
        <w:jc w:val="both"/>
        <w:rPr>
          <w:rFonts w:eastAsia="宋体"/>
          <w:lang w:eastAsia="zh-CN"/>
        </w:rPr>
      </w:pPr>
      <w:r w:rsidRPr="006740D7">
        <w:rPr>
          <w:rFonts w:eastAsia="宋体"/>
          <w:lang w:eastAsia="zh-CN"/>
        </w:rPr>
        <w:t>RP-</w:t>
      </w:r>
      <w:r>
        <w:rPr>
          <w:rFonts w:eastAsia="宋体"/>
          <w:lang w:eastAsia="zh-CN"/>
        </w:rPr>
        <w:t>213599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New SI: Study on Artificial Intelligence (AI)/Machine Learning (ML) for NR Air Interface,</w:t>
      </w:r>
      <w:r w:rsidRPr="006740D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Qualcomm, </w:t>
      </w:r>
      <w:r w:rsidRPr="006740D7">
        <w:rPr>
          <w:rFonts w:eastAsia="宋体"/>
          <w:lang w:eastAsia="zh-CN"/>
        </w:rPr>
        <w:t>RAN#</w:t>
      </w:r>
      <w:r>
        <w:rPr>
          <w:rFonts w:eastAsia="宋体"/>
          <w:lang w:eastAsia="zh-CN"/>
        </w:rPr>
        <w:t>94-e</w:t>
      </w:r>
      <w:r w:rsidRPr="00905C09">
        <w:rPr>
          <w:rFonts w:hint="eastAsia"/>
        </w:rPr>
        <w:t xml:space="preserve">, </w:t>
      </w:r>
      <w:r>
        <w:rPr>
          <w:rFonts w:eastAsia="宋体"/>
          <w:lang w:eastAsia="zh-CN"/>
        </w:rPr>
        <w:t>Dec.</w:t>
      </w:r>
      <w:r w:rsidRPr="006740D7">
        <w:rPr>
          <w:rFonts w:eastAsia="宋体"/>
          <w:lang w:eastAsia="zh-CN"/>
        </w:rPr>
        <w:t xml:space="preserve"> 20</w:t>
      </w:r>
      <w:r>
        <w:rPr>
          <w:rFonts w:eastAsia="宋体"/>
          <w:lang w:eastAsia="zh-CN"/>
        </w:rPr>
        <w:t>21</w:t>
      </w:r>
      <w:bookmarkEnd w:id="3"/>
    </w:p>
    <w:sectPr w:rsidR="00CE2D9C" w:rsidRPr="00CE2D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B441B" w14:textId="77777777" w:rsidR="005B0A79" w:rsidRDefault="005B0A79">
      <w:r>
        <w:separator/>
      </w:r>
    </w:p>
  </w:endnote>
  <w:endnote w:type="continuationSeparator" w:id="0">
    <w:p w14:paraId="3DBA693F" w14:textId="77777777" w:rsidR="005B0A79" w:rsidRDefault="005B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A42CA" w14:textId="77777777" w:rsidR="005B0A79" w:rsidRDefault="005B0A79">
      <w:r>
        <w:separator/>
      </w:r>
    </w:p>
  </w:footnote>
  <w:footnote w:type="continuationSeparator" w:id="0">
    <w:p w14:paraId="18A80AAD" w14:textId="77777777" w:rsidR="005B0A79" w:rsidRDefault="005B0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81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CAC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488"/>
    <w:rsid w:val="000457D7"/>
    <w:rsid w:val="0004650C"/>
    <w:rsid w:val="0004678D"/>
    <w:rsid w:val="000467EB"/>
    <w:rsid w:val="00046E09"/>
    <w:rsid w:val="00047E1B"/>
    <w:rsid w:val="00047E49"/>
    <w:rsid w:val="00052578"/>
    <w:rsid w:val="0005267A"/>
    <w:rsid w:val="000539E6"/>
    <w:rsid w:val="0005430C"/>
    <w:rsid w:val="00054B04"/>
    <w:rsid w:val="00054DC0"/>
    <w:rsid w:val="0005509D"/>
    <w:rsid w:val="000555CF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22D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390"/>
    <w:rsid w:val="00085C75"/>
    <w:rsid w:val="00085FFC"/>
    <w:rsid w:val="0008614B"/>
    <w:rsid w:val="000876CE"/>
    <w:rsid w:val="000901E3"/>
    <w:rsid w:val="00090200"/>
    <w:rsid w:val="00091E93"/>
    <w:rsid w:val="0009268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B59D5"/>
    <w:rsid w:val="000C1198"/>
    <w:rsid w:val="000C1BDA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B7C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F00E4"/>
    <w:rsid w:val="000F1C3F"/>
    <w:rsid w:val="000F2E4A"/>
    <w:rsid w:val="000F37A0"/>
    <w:rsid w:val="000F5BDB"/>
    <w:rsid w:val="000F6357"/>
    <w:rsid w:val="000F73D4"/>
    <w:rsid w:val="000F7D42"/>
    <w:rsid w:val="00102A66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293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7A1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7A6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4A17"/>
    <w:rsid w:val="00171DDF"/>
    <w:rsid w:val="00171F21"/>
    <w:rsid w:val="0017300C"/>
    <w:rsid w:val="00173D4A"/>
    <w:rsid w:val="00175BBA"/>
    <w:rsid w:val="00175ECF"/>
    <w:rsid w:val="00177E19"/>
    <w:rsid w:val="001828E7"/>
    <w:rsid w:val="00185093"/>
    <w:rsid w:val="00186B3D"/>
    <w:rsid w:val="00186FBF"/>
    <w:rsid w:val="001872B0"/>
    <w:rsid w:val="00187CC9"/>
    <w:rsid w:val="00191309"/>
    <w:rsid w:val="00192446"/>
    <w:rsid w:val="00196382"/>
    <w:rsid w:val="00196F9F"/>
    <w:rsid w:val="00197DA6"/>
    <w:rsid w:val="00197EC4"/>
    <w:rsid w:val="001A0366"/>
    <w:rsid w:val="001A0612"/>
    <w:rsid w:val="001A0630"/>
    <w:rsid w:val="001A08AA"/>
    <w:rsid w:val="001A17A5"/>
    <w:rsid w:val="001A2EF9"/>
    <w:rsid w:val="001A3120"/>
    <w:rsid w:val="001A50CF"/>
    <w:rsid w:val="001A519E"/>
    <w:rsid w:val="001A57D7"/>
    <w:rsid w:val="001A5897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40C7"/>
    <w:rsid w:val="001F5795"/>
    <w:rsid w:val="001F6595"/>
    <w:rsid w:val="001F706B"/>
    <w:rsid w:val="001F7737"/>
    <w:rsid w:val="00200710"/>
    <w:rsid w:val="00200996"/>
    <w:rsid w:val="00202264"/>
    <w:rsid w:val="0020295B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4EA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6E5C"/>
    <w:rsid w:val="00277A09"/>
    <w:rsid w:val="0028121A"/>
    <w:rsid w:val="00281957"/>
    <w:rsid w:val="00282174"/>
    <w:rsid w:val="00282213"/>
    <w:rsid w:val="002827FC"/>
    <w:rsid w:val="00282A35"/>
    <w:rsid w:val="0028452F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1138"/>
    <w:rsid w:val="002A1A5F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009"/>
    <w:rsid w:val="002B5558"/>
    <w:rsid w:val="002B5A01"/>
    <w:rsid w:val="002B6D34"/>
    <w:rsid w:val="002B77A5"/>
    <w:rsid w:val="002B780E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4D7"/>
    <w:rsid w:val="002D50DA"/>
    <w:rsid w:val="002D69EF"/>
    <w:rsid w:val="002D6EAF"/>
    <w:rsid w:val="002D79F2"/>
    <w:rsid w:val="002D7FF2"/>
    <w:rsid w:val="002E07C3"/>
    <w:rsid w:val="002E110F"/>
    <w:rsid w:val="002E1976"/>
    <w:rsid w:val="002E1AF2"/>
    <w:rsid w:val="002E224D"/>
    <w:rsid w:val="002E47F7"/>
    <w:rsid w:val="002E4CBC"/>
    <w:rsid w:val="002E503D"/>
    <w:rsid w:val="002E6323"/>
    <w:rsid w:val="002F0C72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99B"/>
    <w:rsid w:val="00307D2C"/>
    <w:rsid w:val="00311460"/>
    <w:rsid w:val="00311C4E"/>
    <w:rsid w:val="00313FE8"/>
    <w:rsid w:val="00314082"/>
    <w:rsid w:val="003141C9"/>
    <w:rsid w:val="003146DD"/>
    <w:rsid w:val="003159F6"/>
    <w:rsid w:val="00316BDE"/>
    <w:rsid w:val="00317C19"/>
    <w:rsid w:val="00317F6B"/>
    <w:rsid w:val="0032003A"/>
    <w:rsid w:val="00321095"/>
    <w:rsid w:val="003220AA"/>
    <w:rsid w:val="0032242A"/>
    <w:rsid w:val="003233E7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479D"/>
    <w:rsid w:val="003553E3"/>
    <w:rsid w:val="003559BD"/>
    <w:rsid w:val="00355D4B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03D"/>
    <w:rsid w:val="00375FA4"/>
    <w:rsid w:val="00380C5B"/>
    <w:rsid w:val="003814E0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A7C37"/>
    <w:rsid w:val="003B1087"/>
    <w:rsid w:val="003B1184"/>
    <w:rsid w:val="003B13F1"/>
    <w:rsid w:val="003B1AA0"/>
    <w:rsid w:val="003B2EED"/>
    <w:rsid w:val="003B4485"/>
    <w:rsid w:val="003B478A"/>
    <w:rsid w:val="003B5AB0"/>
    <w:rsid w:val="003B6406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C6B02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1FE1"/>
    <w:rsid w:val="003E300F"/>
    <w:rsid w:val="003E30F5"/>
    <w:rsid w:val="003E39F0"/>
    <w:rsid w:val="003E58E1"/>
    <w:rsid w:val="003E5A71"/>
    <w:rsid w:val="003E6200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34E2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5E29"/>
    <w:rsid w:val="00426356"/>
    <w:rsid w:val="00426954"/>
    <w:rsid w:val="00426C78"/>
    <w:rsid w:val="00426F2E"/>
    <w:rsid w:val="00427665"/>
    <w:rsid w:val="0042790D"/>
    <w:rsid w:val="00427B4E"/>
    <w:rsid w:val="00427DDF"/>
    <w:rsid w:val="00431287"/>
    <w:rsid w:val="004313C5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4225"/>
    <w:rsid w:val="00444EFF"/>
    <w:rsid w:val="00446CA6"/>
    <w:rsid w:val="0044741F"/>
    <w:rsid w:val="00447A8F"/>
    <w:rsid w:val="0045011C"/>
    <w:rsid w:val="00450155"/>
    <w:rsid w:val="0045076C"/>
    <w:rsid w:val="00452764"/>
    <w:rsid w:val="004529B4"/>
    <w:rsid w:val="00453919"/>
    <w:rsid w:val="00453DE4"/>
    <w:rsid w:val="0045529D"/>
    <w:rsid w:val="0045541C"/>
    <w:rsid w:val="00456006"/>
    <w:rsid w:val="0046078E"/>
    <w:rsid w:val="00461A24"/>
    <w:rsid w:val="00461BE4"/>
    <w:rsid w:val="0046266D"/>
    <w:rsid w:val="00463E53"/>
    <w:rsid w:val="0046497F"/>
    <w:rsid w:val="00464E9A"/>
    <w:rsid w:val="00465707"/>
    <w:rsid w:val="0046577E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76C"/>
    <w:rsid w:val="00490B92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D16"/>
    <w:rsid w:val="004A6632"/>
    <w:rsid w:val="004A7892"/>
    <w:rsid w:val="004A7A54"/>
    <w:rsid w:val="004B1313"/>
    <w:rsid w:val="004B14B1"/>
    <w:rsid w:val="004B1817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2889"/>
    <w:rsid w:val="004D36BE"/>
    <w:rsid w:val="004D3F9D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16F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0665"/>
    <w:rsid w:val="00511453"/>
    <w:rsid w:val="0051217C"/>
    <w:rsid w:val="00512458"/>
    <w:rsid w:val="005129DD"/>
    <w:rsid w:val="00513D86"/>
    <w:rsid w:val="00514D84"/>
    <w:rsid w:val="00515452"/>
    <w:rsid w:val="005155DC"/>
    <w:rsid w:val="0051619C"/>
    <w:rsid w:val="00516592"/>
    <w:rsid w:val="00516D1F"/>
    <w:rsid w:val="0051777C"/>
    <w:rsid w:val="00517B81"/>
    <w:rsid w:val="00520154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37459"/>
    <w:rsid w:val="00540A9C"/>
    <w:rsid w:val="00540BFF"/>
    <w:rsid w:val="00541815"/>
    <w:rsid w:val="005419AC"/>
    <w:rsid w:val="00541C45"/>
    <w:rsid w:val="00542B23"/>
    <w:rsid w:val="00543311"/>
    <w:rsid w:val="00543A78"/>
    <w:rsid w:val="00544DDB"/>
    <w:rsid w:val="00544E39"/>
    <w:rsid w:val="0054539F"/>
    <w:rsid w:val="00545EE1"/>
    <w:rsid w:val="005466AA"/>
    <w:rsid w:val="005468CB"/>
    <w:rsid w:val="005468F3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9F8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212"/>
    <w:rsid w:val="00595618"/>
    <w:rsid w:val="0059615D"/>
    <w:rsid w:val="00596785"/>
    <w:rsid w:val="00596A84"/>
    <w:rsid w:val="00596E93"/>
    <w:rsid w:val="005970CE"/>
    <w:rsid w:val="00597B4D"/>
    <w:rsid w:val="00597FFC"/>
    <w:rsid w:val="005A0B8C"/>
    <w:rsid w:val="005A0EDD"/>
    <w:rsid w:val="005A1BFA"/>
    <w:rsid w:val="005A37DF"/>
    <w:rsid w:val="005A476C"/>
    <w:rsid w:val="005A48D4"/>
    <w:rsid w:val="005A4B48"/>
    <w:rsid w:val="005A5627"/>
    <w:rsid w:val="005A5C21"/>
    <w:rsid w:val="005A5FA2"/>
    <w:rsid w:val="005A616F"/>
    <w:rsid w:val="005A6A86"/>
    <w:rsid w:val="005B0106"/>
    <w:rsid w:val="005B0468"/>
    <w:rsid w:val="005B084E"/>
    <w:rsid w:val="005B0A79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4D56"/>
    <w:rsid w:val="005C53B5"/>
    <w:rsid w:val="005C545B"/>
    <w:rsid w:val="005C5A1C"/>
    <w:rsid w:val="005C678B"/>
    <w:rsid w:val="005C7630"/>
    <w:rsid w:val="005D018A"/>
    <w:rsid w:val="005D1A84"/>
    <w:rsid w:val="005D1E25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C50"/>
    <w:rsid w:val="00607D98"/>
    <w:rsid w:val="006109F9"/>
    <w:rsid w:val="006112FB"/>
    <w:rsid w:val="00611CD9"/>
    <w:rsid w:val="00612469"/>
    <w:rsid w:val="00612745"/>
    <w:rsid w:val="00612ABF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7EC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3EB6"/>
    <w:rsid w:val="006543AB"/>
    <w:rsid w:val="0065460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89A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31F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05C7"/>
    <w:rsid w:val="006E05E5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A7"/>
    <w:rsid w:val="0070602A"/>
    <w:rsid w:val="0070646B"/>
    <w:rsid w:val="007066FA"/>
    <w:rsid w:val="00706D01"/>
    <w:rsid w:val="00707941"/>
    <w:rsid w:val="00712236"/>
    <w:rsid w:val="007138E8"/>
    <w:rsid w:val="007162EF"/>
    <w:rsid w:val="0071639E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601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1B8"/>
    <w:rsid w:val="007522D5"/>
    <w:rsid w:val="0075273B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9FA"/>
    <w:rsid w:val="00770A12"/>
    <w:rsid w:val="00770DE9"/>
    <w:rsid w:val="00772AED"/>
    <w:rsid w:val="007731E0"/>
    <w:rsid w:val="00773C9E"/>
    <w:rsid w:val="00774494"/>
    <w:rsid w:val="00775F0F"/>
    <w:rsid w:val="007769B2"/>
    <w:rsid w:val="0077723F"/>
    <w:rsid w:val="00777F54"/>
    <w:rsid w:val="0078088D"/>
    <w:rsid w:val="007814C2"/>
    <w:rsid w:val="00782DCE"/>
    <w:rsid w:val="00784AF4"/>
    <w:rsid w:val="0078537E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301"/>
    <w:rsid w:val="007A56C7"/>
    <w:rsid w:val="007A6059"/>
    <w:rsid w:val="007A620D"/>
    <w:rsid w:val="007A62D5"/>
    <w:rsid w:val="007A63B2"/>
    <w:rsid w:val="007B030B"/>
    <w:rsid w:val="007B050E"/>
    <w:rsid w:val="007B1773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1932"/>
    <w:rsid w:val="007C2339"/>
    <w:rsid w:val="007C3832"/>
    <w:rsid w:val="007C3A0C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2F2B"/>
    <w:rsid w:val="007D3BE3"/>
    <w:rsid w:val="007D46D4"/>
    <w:rsid w:val="007D5373"/>
    <w:rsid w:val="007D57D8"/>
    <w:rsid w:val="007D5F0D"/>
    <w:rsid w:val="007D6048"/>
    <w:rsid w:val="007D62EF"/>
    <w:rsid w:val="007D6586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6EA"/>
    <w:rsid w:val="007F79F7"/>
    <w:rsid w:val="007F7D25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7F7"/>
    <w:rsid w:val="00835BA3"/>
    <w:rsid w:val="00836C44"/>
    <w:rsid w:val="0083754E"/>
    <w:rsid w:val="00837660"/>
    <w:rsid w:val="00837829"/>
    <w:rsid w:val="00840259"/>
    <w:rsid w:val="00840357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4D73"/>
    <w:rsid w:val="00855BEB"/>
    <w:rsid w:val="008568AD"/>
    <w:rsid w:val="00856B4D"/>
    <w:rsid w:val="0085798C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B9F"/>
    <w:rsid w:val="008721CA"/>
    <w:rsid w:val="00876140"/>
    <w:rsid w:val="008766EF"/>
    <w:rsid w:val="008768B7"/>
    <w:rsid w:val="0087704D"/>
    <w:rsid w:val="00877D83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4AD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A7794"/>
    <w:rsid w:val="008B0710"/>
    <w:rsid w:val="008B0ABC"/>
    <w:rsid w:val="008B0B0F"/>
    <w:rsid w:val="008B0F05"/>
    <w:rsid w:val="008B1847"/>
    <w:rsid w:val="008B2287"/>
    <w:rsid w:val="008B345A"/>
    <w:rsid w:val="008B4433"/>
    <w:rsid w:val="008B5942"/>
    <w:rsid w:val="008B5C74"/>
    <w:rsid w:val="008B5FFF"/>
    <w:rsid w:val="008B63F0"/>
    <w:rsid w:val="008B7E2F"/>
    <w:rsid w:val="008C0C28"/>
    <w:rsid w:val="008C2308"/>
    <w:rsid w:val="008C2406"/>
    <w:rsid w:val="008C27D4"/>
    <w:rsid w:val="008C4A53"/>
    <w:rsid w:val="008C5340"/>
    <w:rsid w:val="008C5892"/>
    <w:rsid w:val="008C5A23"/>
    <w:rsid w:val="008C60E9"/>
    <w:rsid w:val="008C6498"/>
    <w:rsid w:val="008C6E1A"/>
    <w:rsid w:val="008C7836"/>
    <w:rsid w:val="008C79FA"/>
    <w:rsid w:val="008C7D77"/>
    <w:rsid w:val="008D0048"/>
    <w:rsid w:val="008D0B26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A3E"/>
    <w:rsid w:val="008F2F51"/>
    <w:rsid w:val="008F5054"/>
    <w:rsid w:val="008F5145"/>
    <w:rsid w:val="008F540C"/>
    <w:rsid w:val="008F64A6"/>
    <w:rsid w:val="008F6F2F"/>
    <w:rsid w:val="008F7132"/>
    <w:rsid w:val="008F7AD5"/>
    <w:rsid w:val="008F7D93"/>
    <w:rsid w:val="00900394"/>
    <w:rsid w:val="009009FB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5FB"/>
    <w:rsid w:val="00934B1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47E6D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2FD0"/>
    <w:rsid w:val="00997B6D"/>
    <w:rsid w:val="00997D88"/>
    <w:rsid w:val="009A002B"/>
    <w:rsid w:val="009A35CD"/>
    <w:rsid w:val="009A398D"/>
    <w:rsid w:val="009A3AC1"/>
    <w:rsid w:val="009A4CC5"/>
    <w:rsid w:val="009A4EBC"/>
    <w:rsid w:val="009A54D3"/>
    <w:rsid w:val="009A6250"/>
    <w:rsid w:val="009A77CD"/>
    <w:rsid w:val="009B04D5"/>
    <w:rsid w:val="009B22D8"/>
    <w:rsid w:val="009B3E0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EF1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48C4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8E1"/>
    <w:rsid w:val="009E4B13"/>
    <w:rsid w:val="009E550C"/>
    <w:rsid w:val="009E5CF8"/>
    <w:rsid w:val="009E6D4E"/>
    <w:rsid w:val="009E757A"/>
    <w:rsid w:val="009F0701"/>
    <w:rsid w:val="009F15CA"/>
    <w:rsid w:val="009F42CA"/>
    <w:rsid w:val="009F5756"/>
    <w:rsid w:val="009F6AE9"/>
    <w:rsid w:val="009F7598"/>
    <w:rsid w:val="009F7CB6"/>
    <w:rsid w:val="00A0255E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E4E"/>
    <w:rsid w:val="00A16FBC"/>
    <w:rsid w:val="00A17573"/>
    <w:rsid w:val="00A20024"/>
    <w:rsid w:val="00A2045B"/>
    <w:rsid w:val="00A20ED7"/>
    <w:rsid w:val="00A210B9"/>
    <w:rsid w:val="00A2134F"/>
    <w:rsid w:val="00A2145F"/>
    <w:rsid w:val="00A21987"/>
    <w:rsid w:val="00A21F1D"/>
    <w:rsid w:val="00A22FB6"/>
    <w:rsid w:val="00A2310D"/>
    <w:rsid w:val="00A233EC"/>
    <w:rsid w:val="00A23737"/>
    <w:rsid w:val="00A2457A"/>
    <w:rsid w:val="00A24FB1"/>
    <w:rsid w:val="00A25888"/>
    <w:rsid w:val="00A2601A"/>
    <w:rsid w:val="00A26469"/>
    <w:rsid w:val="00A27821"/>
    <w:rsid w:val="00A27C95"/>
    <w:rsid w:val="00A30ABB"/>
    <w:rsid w:val="00A3175A"/>
    <w:rsid w:val="00A31D45"/>
    <w:rsid w:val="00A32300"/>
    <w:rsid w:val="00A339D3"/>
    <w:rsid w:val="00A34E4B"/>
    <w:rsid w:val="00A3540D"/>
    <w:rsid w:val="00A36578"/>
    <w:rsid w:val="00A36AF3"/>
    <w:rsid w:val="00A4000D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9AF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4671"/>
    <w:rsid w:val="00A55360"/>
    <w:rsid w:val="00A55839"/>
    <w:rsid w:val="00A5601D"/>
    <w:rsid w:val="00A56613"/>
    <w:rsid w:val="00A57698"/>
    <w:rsid w:val="00A60D06"/>
    <w:rsid w:val="00A611E5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5F40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76B"/>
    <w:rsid w:val="00AD6CE0"/>
    <w:rsid w:val="00AD77D7"/>
    <w:rsid w:val="00AE0CB8"/>
    <w:rsid w:val="00AE116C"/>
    <w:rsid w:val="00AE261C"/>
    <w:rsid w:val="00AE48C8"/>
    <w:rsid w:val="00AE4E8F"/>
    <w:rsid w:val="00AF0127"/>
    <w:rsid w:val="00AF0C47"/>
    <w:rsid w:val="00AF0E90"/>
    <w:rsid w:val="00AF0FED"/>
    <w:rsid w:val="00AF1258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0D2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5459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6E16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311B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7AA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A7CC2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0B5"/>
    <w:rsid w:val="00BD0905"/>
    <w:rsid w:val="00BD0D18"/>
    <w:rsid w:val="00BD17AE"/>
    <w:rsid w:val="00BD194D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01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69A"/>
    <w:rsid w:val="00C209B5"/>
    <w:rsid w:val="00C20AD5"/>
    <w:rsid w:val="00C2113F"/>
    <w:rsid w:val="00C21275"/>
    <w:rsid w:val="00C2244A"/>
    <w:rsid w:val="00C22689"/>
    <w:rsid w:val="00C23CD4"/>
    <w:rsid w:val="00C24782"/>
    <w:rsid w:val="00C25247"/>
    <w:rsid w:val="00C26C44"/>
    <w:rsid w:val="00C26EE8"/>
    <w:rsid w:val="00C3077D"/>
    <w:rsid w:val="00C30B90"/>
    <w:rsid w:val="00C30F8A"/>
    <w:rsid w:val="00C325ED"/>
    <w:rsid w:val="00C32DD7"/>
    <w:rsid w:val="00C352A5"/>
    <w:rsid w:val="00C35E76"/>
    <w:rsid w:val="00C371FB"/>
    <w:rsid w:val="00C37946"/>
    <w:rsid w:val="00C37ACA"/>
    <w:rsid w:val="00C42897"/>
    <w:rsid w:val="00C42DFF"/>
    <w:rsid w:val="00C42F12"/>
    <w:rsid w:val="00C43B44"/>
    <w:rsid w:val="00C452E4"/>
    <w:rsid w:val="00C458D5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6FB9"/>
    <w:rsid w:val="00C67D73"/>
    <w:rsid w:val="00C70505"/>
    <w:rsid w:val="00C70686"/>
    <w:rsid w:val="00C70A87"/>
    <w:rsid w:val="00C72798"/>
    <w:rsid w:val="00C736A3"/>
    <w:rsid w:val="00C738A7"/>
    <w:rsid w:val="00C73B35"/>
    <w:rsid w:val="00C747CA"/>
    <w:rsid w:val="00C74B4D"/>
    <w:rsid w:val="00C759A3"/>
    <w:rsid w:val="00C75E14"/>
    <w:rsid w:val="00C763A8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1F2"/>
    <w:rsid w:val="00C8655C"/>
    <w:rsid w:val="00C86D20"/>
    <w:rsid w:val="00C902BB"/>
    <w:rsid w:val="00C9198B"/>
    <w:rsid w:val="00C91A76"/>
    <w:rsid w:val="00C927DA"/>
    <w:rsid w:val="00C92850"/>
    <w:rsid w:val="00C93502"/>
    <w:rsid w:val="00C93CF0"/>
    <w:rsid w:val="00C93D04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6ED3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1C2"/>
    <w:rsid w:val="00CE6653"/>
    <w:rsid w:val="00CF0031"/>
    <w:rsid w:val="00CF0C99"/>
    <w:rsid w:val="00CF0E4F"/>
    <w:rsid w:val="00CF1A94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5F52"/>
    <w:rsid w:val="00D26267"/>
    <w:rsid w:val="00D26312"/>
    <w:rsid w:val="00D26D63"/>
    <w:rsid w:val="00D2716E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47A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4948"/>
    <w:rsid w:val="00D656B9"/>
    <w:rsid w:val="00D6686A"/>
    <w:rsid w:val="00D6691C"/>
    <w:rsid w:val="00D66B3C"/>
    <w:rsid w:val="00D701D3"/>
    <w:rsid w:val="00D70D73"/>
    <w:rsid w:val="00D70DBC"/>
    <w:rsid w:val="00D7132A"/>
    <w:rsid w:val="00D7146C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A6793"/>
    <w:rsid w:val="00DB077E"/>
    <w:rsid w:val="00DB0CE3"/>
    <w:rsid w:val="00DB0E27"/>
    <w:rsid w:val="00DB204E"/>
    <w:rsid w:val="00DB3E97"/>
    <w:rsid w:val="00DB4599"/>
    <w:rsid w:val="00DB4974"/>
    <w:rsid w:val="00DB4A68"/>
    <w:rsid w:val="00DB51CB"/>
    <w:rsid w:val="00DB5BCD"/>
    <w:rsid w:val="00DB68B5"/>
    <w:rsid w:val="00DB69F0"/>
    <w:rsid w:val="00DC07AA"/>
    <w:rsid w:val="00DC1A94"/>
    <w:rsid w:val="00DC2027"/>
    <w:rsid w:val="00DC4132"/>
    <w:rsid w:val="00DC5EDA"/>
    <w:rsid w:val="00DC60DE"/>
    <w:rsid w:val="00DC64F8"/>
    <w:rsid w:val="00DC73F8"/>
    <w:rsid w:val="00DC7615"/>
    <w:rsid w:val="00DC7652"/>
    <w:rsid w:val="00DD0B65"/>
    <w:rsid w:val="00DD0C2C"/>
    <w:rsid w:val="00DD129F"/>
    <w:rsid w:val="00DD49AC"/>
    <w:rsid w:val="00DD4BF9"/>
    <w:rsid w:val="00DD59F7"/>
    <w:rsid w:val="00DD71D0"/>
    <w:rsid w:val="00DD7E5E"/>
    <w:rsid w:val="00DE00E7"/>
    <w:rsid w:val="00DE05C0"/>
    <w:rsid w:val="00DE345A"/>
    <w:rsid w:val="00DE362C"/>
    <w:rsid w:val="00DE3670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62A3"/>
    <w:rsid w:val="00DF7BB1"/>
    <w:rsid w:val="00DF7F22"/>
    <w:rsid w:val="00E00224"/>
    <w:rsid w:val="00E002CB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B8B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45B"/>
    <w:rsid w:val="00E56CE5"/>
    <w:rsid w:val="00E57B74"/>
    <w:rsid w:val="00E60AAB"/>
    <w:rsid w:val="00E617E6"/>
    <w:rsid w:val="00E61D6E"/>
    <w:rsid w:val="00E62E16"/>
    <w:rsid w:val="00E66881"/>
    <w:rsid w:val="00E6793C"/>
    <w:rsid w:val="00E67B9B"/>
    <w:rsid w:val="00E70E1F"/>
    <w:rsid w:val="00E711AE"/>
    <w:rsid w:val="00E721F1"/>
    <w:rsid w:val="00E723FC"/>
    <w:rsid w:val="00E73347"/>
    <w:rsid w:val="00E7484B"/>
    <w:rsid w:val="00E77917"/>
    <w:rsid w:val="00E8093B"/>
    <w:rsid w:val="00E812BD"/>
    <w:rsid w:val="00E81A53"/>
    <w:rsid w:val="00E81F5D"/>
    <w:rsid w:val="00E82FA7"/>
    <w:rsid w:val="00E839F9"/>
    <w:rsid w:val="00E84737"/>
    <w:rsid w:val="00E8493D"/>
    <w:rsid w:val="00E85BC7"/>
    <w:rsid w:val="00E85EC2"/>
    <w:rsid w:val="00E8629F"/>
    <w:rsid w:val="00E86687"/>
    <w:rsid w:val="00E87347"/>
    <w:rsid w:val="00E8740D"/>
    <w:rsid w:val="00E875BA"/>
    <w:rsid w:val="00E87BE3"/>
    <w:rsid w:val="00E90B54"/>
    <w:rsid w:val="00E910FC"/>
    <w:rsid w:val="00E94990"/>
    <w:rsid w:val="00E94D0C"/>
    <w:rsid w:val="00E9594C"/>
    <w:rsid w:val="00E9648F"/>
    <w:rsid w:val="00E97962"/>
    <w:rsid w:val="00E97AA9"/>
    <w:rsid w:val="00EA09B1"/>
    <w:rsid w:val="00EA0D31"/>
    <w:rsid w:val="00EA1563"/>
    <w:rsid w:val="00EA20D5"/>
    <w:rsid w:val="00EA2A91"/>
    <w:rsid w:val="00EA2FB6"/>
    <w:rsid w:val="00EA3C24"/>
    <w:rsid w:val="00EA3D76"/>
    <w:rsid w:val="00EA634E"/>
    <w:rsid w:val="00EA6F88"/>
    <w:rsid w:val="00EA720B"/>
    <w:rsid w:val="00EB0292"/>
    <w:rsid w:val="00EB0B72"/>
    <w:rsid w:val="00EB0D60"/>
    <w:rsid w:val="00EB1D43"/>
    <w:rsid w:val="00EB3438"/>
    <w:rsid w:val="00EB363A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5A43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6C36"/>
    <w:rsid w:val="00EE060B"/>
    <w:rsid w:val="00EE066A"/>
    <w:rsid w:val="00EE2605"/>
    <w:rsid w:val="00EE3A95"/>
    <w:rsid w:val="00EE52BE"/>
    <w:rsid w:val="00EE5692"/>
    <w:rsid w:val="00EE61B6"/>
    <w:rsid w:val="00EF0164"/>
    <w:rsid w:val="00EF0C44"/>
    <w:rsid w:val="00EF0CA1"/>
    <w:rsid w:val="00EF1A8E"/>
    <w:rsid w:val="00EF1EDE"/>
    <w:rsid w:val="00EF208D"/>
    <w:rsid w:val="00EF272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08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0E8D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3D46"/>
    <w:rsid w:val="00F3413D"/>
    <w:rsid w:val="00F35A51"/>
    <w:rsid w:val="00F35F5E"/>
    <w:rsid w:val="00F35FF1"/>
    <w:rsid w:val="00F36B8F"/>
    <w:rsid w:val="00F36EBF"/>
    <w:rsid w:val="00F375C8"/>
    <w:rsid w:val="00F37F62"/>
    <w:rsid w:val="00F401BB"/>
    <w:rsid w:val="00F42619"/>
    <w:rsid w:val="00F428E4"/>
    <w:rsid w:val="00F43686"/>
    <w:rsid w:val="00F44FB6"/>
    <w:rsid w:val="00F45E15"/>
    <w:rsid w:val="00F4671C"/>
    <w:rsid w:val="00F508B8"/>
    <w:rsid w:val="00F5146D"/>
    <w:rsid w:val="00F5153F"/>
    <w:rsid w:val="00F53597"/>
    <w:rsid w:val="00F5431E"/>
    <w:rsid w:val="00F54DD9"/>
    <w:rsid w:val="00F558E6"/>
    <w:rsid w:val="00F56AB2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3FEC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911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89C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63"/>
    <w:rsid w:val="00FD68FD"/>
    <w:rsid w:val="00FE11AB"/>
    <w:rsid w:val="00FE1468"/>
    <w:rsid w:val="00FE2007"/>
    <w:rsid w:val="00FE51B0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11737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uiPriority w:val="99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7709FA"/>
    <w:rPr>
      <w:rFonts w:ascii="Arial" w:hAnsi="Arial"/>
      <w:b/>
      <w:noProof/>
      <w:sz w:val="18"/>
      <w:lang w:val="en-GB" w:eastAsia="en-US"/>
    </w:rPr>
  </w:style>
  <w:style w:type="table" w:customStyle="1" w:styleId="19">
    <w:name w:val="网格型1"/>
    <w:basedOn w:val="a2"/>
    <w:uiPriority w:val="39"/>
    <w:rsid w:val="00596E93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9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4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40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0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4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8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6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1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10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4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8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AB93-2ADE-4DF7-9397-B513E134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2356</TotalTime>
  <Pages>5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11497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88</cp:revision>
  <dcterms:created xsi:type="dcterms:W3CDTF">2023-03-30T01:57:00Z</dcterms:created>
  <dcterms:modified xsi:type="dcterms:W3CDTF">2023-11-03T12:55:00Z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